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E5208" w14:textId="77777777" w:rsidR="001A370E" w:rsidRDefault="003951FE" w:rsidP="00047F9A"/>
    <w:p w14:paraId="155DFDB6" w14:textId="77777777" w:rsidR="00A50AB1" w:rsidRDefault="003951FE" w:rsidP="00A0525C">
      <w:pPr>
        <w:pStyle w:val="KBOBTitel1"/>
        <w:numPr>
          <w:ilvl w:val="0"/>
          <w:numId w:val="0"/>
        </w:numPr>
        <w:ind w:left="284" w:hanging="284"/>
        <w:sectPr w:rsidR="00A50AB1" w:rsidSect="00977042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14:paraId="51DAEBE2" w14:textId="77777777" w:rsidR="008216BE" w:rsidRPr="00161F91" w:rsidRDefault="003951FE" w:rsidP="008216BE">
      <w:pPr>
        <w:pStyle w:val="KBOBTitel0"/>
        <w:rPr>
          <w:lang w:val="it-CH"/>
        </w:rPr>
      </w:pPr>
      <w:r w:rsidRPr="00161F91">
        <w:rPr>
          <w:lang w:val="it-CH"/>
        </w:rPr>
        <w:t>Documentazione relativa all’offerta per prestazioni di supporto al committente</w:t>
      </w:r>
    </w:p>
    <w:p w14:paraId="569822DA" w14:textId="77777777" w:rsidR="008216BE" w:rsidRPr="00161F91" w:rsidRDefault="003951FE">
      <w:pPr>
        <w:pStyle w:val="KBOBRechts"/>
        <w:spacing w:after="360"/>
        <w:rPr>
          <w:lang w:val="it-CH"/>
        </w:rPr>
      </w:pPr>
      <w:r w:rsidRPr="00161F91">
        <w:rPr>
          <w:lang w:val="it-CH"/>
        </w:rPr>
        <w:t xml:space="preserve">Versione USTRA / </w:t>
      </w:r>
      <w:proofErr w:type="gramStart"/>
      <w:r w:rsidRPr="00161F91">
        <w:rPr>
          <w:lang w:val="it-CH"/>
        </w:rPr>
        <w:t>Gennaio</w:t>
      </w:r>
      <w:proofErr w:type="gramEnd"/>
      <w:r w:rsidRPr="00161F91">
        <w:rPr>
          <w:lang w:val="it-CH"/>
        </w:rPr>
        <w:t xml:space="preserve"> </w:t>
      </w:r>
      <w:r w:rsidRPr="00161F91">
        <w:rPr>
          <w:lang w:val="it-CH"/>
        </w:rPr>
        <w:t>2021</w:t>
      </w:r>
    </w:p>
    <w:p w14:paraId="257DF8A9" w14:textId="77777777" w:rsidR="00016245" w:rsidRPr="00161F91" w:rsidRDefault="003951FE">
      <w:pPr>
        <w:tabs>
          <w:tab w:val="left" w:pos="4320"/>
          <w:tab w:val="left" w:pos="10080"/>
        </w:tabs>
        <w:spacing w:after="0"/>
        <w:ind w:left="4320" w:hanging="4320"/>
        <w:jc w:val="left"/>
        <w:rPr>
          <w:lang w:val="it-CH"/>
        </w:rPr>
      </w:pPr>
      <w:r w:rsidRPr="00161F91">
        <w:rPr>
          <w:b/>
          <w:lang w:val="it-CH"/>
        </w:rPr>
        <w:t>Denominazione del progetto:</w:t>
      </w:r>
      <w:r w:rsidRPr="00161F91">
        <w:rPr>
          <w:lang w:val="it-CH"/>
        </w:rPr>
        <w:tab/>
        <w:t xml:space="preserve">SA-CH TP </w:t>
      </w:r>
      <w:proofErr w:type="spellStart"/>
      <w:r w:rsidRPr="00161F91">
        <w:rPr>
          <w:lang w:val="it-CH"/>
        </w:rPr>
        <w:t>UeLS</w:t>
      </w:r>
      <w:proofErr w:type="spellEnd"/>
      <w:r w:rsidRPr="00161F91">
        <w:rPr>
          <w:lang w:val="it-CH"/>
        </w:rPr>
        <w:t>-CH UT IV (F5)</w:t>
      </w:r>
    </w:p>
    <w:p w14:paraId="6CB941B6" w14:textId="77777777" w:rsidR="00016245" w:rsidRPr="00161F91" w:rsidRDefault="003951FE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161F91">
        <w:rPr>
          <w:lang w:val="it-CH"/>
        </w:rPr>
        <w:t>Abbreviazione del progetto:</w:t>
      </w:r>
      <w:r w:rsidRPr="00161F91">
        <w:rPr>
          <w:lang w:val="it-CH"/>
        </w:rPr>
        <w:tab/>
        <w:t>SACHUELSIV</w:t>
      </w:r>
    </w:p>
    <w:p w14:paraId="1A1AC68D" w14:textId="77777777" w:rsidR="00016245" w:rsidRPr="00161F91" w:rsidRDefault="003951FE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161F91">
        <w:rPr>
          <w:lang w:val="it-CH"/>
        </w:rPr>
        <w:t>Numero del progetto:</w:t>
      </w:r>
      <w:r w:rsidRPr="00161F91">
        <w:rPr>
          <w:lang w:val="it-CH"/>
        </w:rPr>
        <w:tab/>
        <w:t>210004</w:t>
      </w:r>
    </w:p>
    <w:p w14:paraId="103FC433" w14:textId="77777777" w:rsidR="00016245" w:rsidRPr="00161F91" w:rsidRDefault="003951FE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161F91">
        <w:rPr>
          <w:lang w:val="it-CH"/>
        </w:rPr>
        <w:t>Qualifica del contratto:</w:t>
      </w:r>
      <w:r w:rsidRPr="00161F91">
        <w:rPr>
          <w:lang w:val="it-CH"/>
        </w:rPr>
        <w:tab/>
        <w:t>Supporto al Committente</w:t>
      </w:r>
    </w:p>
    <w:p w14:paraId="79569C1C" w14:textId="77777777" w:rsidR="00016245" w:rsidRPr="00161F91" w:rsidRDefault="003951FE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161F91">
        <w:rPr>
          <w:lang w:val="it-CH"/>
        </w:rPr>
        <w:t>Procedura di aggiudicazione:</w:t>
      </w:r>
      <w:r w:rsidRPr="00161F91">
        <w:rPr>
          <w:lang w:val="it-CH"/>
        </w:rPr>
        <w:tab/>
        <w:t>Procedura libera</w:t>
      </w:r>
    </w:p>
    <w:p w14:paraId="0AAFD83C" w14:textId="77777777" w:rsidR="00016245" w:rsidRPr="00161F91" w:rsidRDefault="003951FE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161F91">
        <w:rPr>
          <w:lang w:val="it-CH"/>
        </w:rPr>
        <w:t xml:space="preserve">Classificazione secondo </w:t>
      </w:r>
      <w:proofErr w:type="spellStart"/>
      <w:r w:rsidRPr="00161F91">
        <w:rPr>
          <w:lang w:val="it-CH"/>
        </w:rPr>
        <w:t>LAPub</w:t>
      </w:r>
      <w:proofErr w:type="spellEnd"/>
      <w:r w:rsidRPr="00161F91">
        <w:rPr>
          <w:lang w:val="it-CH"/>
        </w:rPr>
        <w:t>/</w:t>
      </w:r>
      <w:proofErr w:type="spellStart"/>
      <w:r w:rsidRPr="00161F91">
        <w:rPr>
          <w:lang w:val="it-CH"/>
        </w:rPr>
        <w:t>OAPub</w:t>
      </w:r>
      <w:proofErr w:type="spellEnd"/>
      <w:r w:rsidRPr="00161F91">
        <w:rPr>
          <w:lang w:val="it-CH"/>
        </w:rPr>
        <w:t>:</w:t>
      </w:r>
      <w:r w:rsidRPr="00161F91">
        <w:rPr>
          <w:lang w:val="it-CH"/>
        </w:rPr>
        <w:tab/>
        <w:t>commessa di servizi</w:t>
      </w:r>
    </w:p>
    <w:p w14:paraId="1707253B" w14:textId="77777777" w:rsidR="00016245" w:rsidRPr="00161F91" w:rsidRDefault="003951FE">
      <w:pPr>
        <w:tabs>
          <w:tab w:val="left" w:pos="4320"/>
          <w:tab w:val="left" w:pos="10080"/>
        </w:tabs>
        <w:spacing w:before="240"/>
        <w:rPr>
          <w:lang w:val="it-CH"/>
        </w:rPr>
      </w:pPr>
      <w:r w:rsidRPr="00161F91">
        <w:rPr>
          <w:b/>
          <w:lang w:val="it-CH"/>
        </w:rPr>
        <w:t>Committente</w:t>
      </w:r>
      <w:r w:rsidRPr="00161F91">
        <w:rPr>
          <w:lang w:val="it-CH"/>
        </w:rPr>
        <w:tab/>
      </w:r>
      <w:r w:rsidRPr="00161F91">
        <w:rPr>
          <w:b/>
          <w:lang w:val="it-CH"/>
        </w:rPr>
        <w:t>La Confederazione Svizzera</w:t>
      </w:r>
    </w:p>
    <w:p w14:paraId="082BFB17" w14:textId="77777777" w:rsidR="00016245" w:rsidRPr="00161F91" w:rsidRDefault="003951FE">
      <w:pPr>
        <w:tabs>
          <w:tab w:val="left" w:pos="4320"/>
          <w:tab w:val="left" w:pos="10080"/>
        </w:tabs>
        <w:spacing w:before="0" w:after="0"/>
        <w:jc w:val="left"/>
        <w:rPr>
          <w:lang w:val="it-CH"/>
        </w:rPr>
      </w:pPr>
      <w:r w:rsidRPr="00161F91">
        <w:rPr>
          <w:lang w:val="it-CH"/>
        </w:rPr>
        <w:t xml:space="preserve">rappresentata </w:t>
      </w:r>
      <w:proofErr w:type="gramStart"/>
      <w:r w:rsidRPr="00161F91">
        <w:rPr>
          <w:lang w:val="it-CH"/>
        </w:rPr>
        <w:t>da</w:t>
      </w:r>
      <w:r w:rsidRPr="00161F91">
        <w:rPr>
          <w:lang w:val="it-CH"/>
        </w:rPr>
        <w:tab/>
      </w:r>
      <w:r w:rsidRPr="00161F91">
        <w:rPr>
          <w:b/>
          <w:lang w:val="it-CH"/>
        </w:rPr>
        <w:t>l’Ufficio</w:t>
      </w:r>
      <w:proofErr w:type="gramEnd"/>
      <w:r w:rsidRPr="00161F91">
        <w:rPr>
          <w:b/>
          <w:lang w:val="it-CH"/>
        </w:rPr>
        <w:t xml:space="preserve"> federale delle strade USTRA</w:t>
      </w:r>
    </w:p>
    <w:p w14:paraId="1A4C4CBE" w14:textId="77777777" w:rsidR="00016245" w:rsidRPr="00161F91" w:rsidRDefault="003951FE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161F91">
        <w:rPr>
          <w:lang w:val="it-CH"/>
        </w:rPr>
        <w:tab/>
        <w:t>Divisione Infrastruttura stradale Est</w:t>
      </w:r>
      <w:r w:rsidRPr="00161F91">
        <w:rPr>
          <w:lang w:val="it-CH"/>
        </w:rPr>
        <w:br/>
        <w:t>Filiale di Bellinzona</w:t>
      </w:r>
      <w:r w:rsidRPr="00161F91">
        <w:rPr>
          <w:lang w:val="it-CH"/>
        </w:rPr>
        <w:br/>
        <w:t xml:space="preserve">Via </w:t>
      </w:r>
      <w:proofErr w:type="spellStart"/>
      <w:proofErr w:type="gramStart"/>
      <w:r w:rsidRPr="00161F91">
        <w:rPr>
          <w:lang w:val="it-CH"/>
        </w:rPr>
        <w:t>C.Pellandini</w:t>
      </w:r>
      <w:proofErr w:type="spellEnd"/>
      <w:proofErr w:type="gramEnd"/>
      <w:r w:rsidRPr="00161F91">
        <w:rPr>
          <w:lang w:val="it-CH"/>
        </w:rPr>
        <w:t xml:space="preserve"> 2, 6500 Bellinzona</w:t>
      </w:r>
    </w:p>
    <w:p w14:paraId="7C28CF04" w14:textId="77777777" w:rsidR="00016245" w:rsidRPr="00161F91" w:rsidRDefault="003951FE">
      <w:pPr>
        <w:spacing w:before="240" w:after="120"/>
        <w:rPr>
          <w:lang w:val="it-CH"/>
        </w:rPr>
      </w:pPr>
      <w:r w:rsidRPr="00161F91">
        <w:rPr>
          <w:b/>
          <w:lang w:val="it-CH"/>
        </w:rPr>
        <w:t xml:space="preserve">Nome e indirizzo </w:t>
      </w:r>
      <w:r w:rsidRPr="00161F91">
        <w:rPr>
          <w:b/>
          <w:lang w:val="it-CH"/>
        </w:rPr>
        <w:t>dell’offerente</w:t>
      </w:r>
    </w:p>
    <w:p w14:paraId="449ABCEC" w14:textId="77777777" w:rsidR="00016245" w:rsidRPr="00161F91" w:rsidRDefault="003951FE">
      <w:pPr>
        <w:tabs>
          <w:tab w:val="left" w:pos="2160"/>
          <w:tab w:val="left" w:pos="7920"/>
        </w:tabs>
        <w:rPr>
          <w:b/>
          <w:lang w:val="it-CH"/>
        </w:rPr>
      </w:pPr>
      <w:r w:rsidRPr="00161F91">
        <w:rPr>
          <w:lang w:val="it-CH"/>
        </w:rPr>
        <w:t>Nome:</w:t>
      </w:r>
      <w:r w:rsidRPr="00161F91">
        <w:rPr>
          <w:lang w:val="it-CH"/>
        </w:rPr>
        <w:tab/>
      </w:r>
    </w:p>
    <w:p w14:paraId="7F4E75EF" w14:textId="77777777" w:rsidR="00016245" w:rsidRPr="00161F91" w:rsidRDefault="003951FE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161F91">
        <w:rPr>
          <w:lang w:val="it-CH"/>
        </w:rPr>
        <w:t>Indirizzo:</w:t>
      </w:r>
      <w:r w:rsidRPr="00161F91">
        <w:rPr>
          <w:lang w:val="it-CH"/>
        </w:rPr>
        <w:tab/>
      </w:r>
      <w:r w:rsidRPr="00161F91">
        <w:rPr>
          <w:lang w:val="it-CH"/>
        </w:rPr>
        <w:tab/>
        <w:t>N. IVA/IDI:</w:t>
      </w:r>
      <w:r w:rsidRPr="00161F91">
        <w:rPr>
          <w:lang w:val="it-CH"/>
        </w:rPr>
        <w:tab/>
      </w:r>
    </w:p>
    <w:p w14:paraId="000F479E" w14:textId="77777777" w:rsidR="00016245" w:rsidRPr="00161F91" w:rsidRDefault="003951FE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161F91">
        <w:rPr>
          <w:lang w:val="it-CH"/>
        </w:rPr>
        <w:t>NPA/luogo:</w:t>
      </w:r>
      <w:r w:rsidRPr="00161F91">
        <w:rPr>
          <w:lang w:val="it-CH"/>
        </w:rPr>
        <w:tab/>
      </w:r>
      <w:r w:rsidRPr="00161F91">
        <w:rPr>
          <w:lang w:val="it-CH"/>
        </w:rPr>
        <w:tab/>
        <w:t>Telefono:</w:t>
      </w:r>
      <w:r w:rsidRPr="00161F91">
        <w:rPr>
          <w:lang w:val="it-CH"/>
        </w:rPr>
        <w:tab/>
      </w:r>
    </w:p>
    <w:p w14:paraId="653B1A30" w14:textId="77777777" w:rsidR="00016245" w:rsidRPr="00161F91" w:rsidRDefault="003951FE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161F91">
        <w:rPr>
          <w:lang w:val="it-CH"/>
        </w:rPr>
        <w:t>Persona di contatto:</w:t>
      </w:r>
      <w:r w:rsidRPr="00161F91">
        <w:rPr>
          <w:lang w:val="it-CH"/>
        </w:rPr>
        <w:tab/>
      </w:r>
      <w:r w:rsidRPr="00161F91">
        <w:rPr>
          <w:lang w:val="it-CH"/>
        </w:rPr>
        <w:tab/>
        <w:t>Fax:</w:t>
      </w:r>
      <w:r w:rsidRPr="00161F91">
        <w:rPr>
          <w:lang w:val="it-CH"/>
        </w:rPr>
        <w:tab/>
      </w:r>
    </w:p>
    <w:p w14:paraId="2768A092" w14:textId="77777777" w:rsidR="00016245" w:rsidRPr="00161F91" w:rsidRDefault="003951FE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161F91">
        <w:rPr>
          <w:lang w:val="it-CH"/>
        </w:rPr>
        <w:t>E-mail:</w:t>
      </w:r>
      <w:r w:rsidRPr="00161F91">
        <w:rPr>
          <w:lang w:val="it-CH"/>
        </w:rPr>
        <w:tab/>
      </w:r>
      <w:r w:rsidRPr="00161F91">
        <w:rPr>
          <w:lang w:val="it-CH"/>
        </w:rPr>
        <w:tab/>
        <w:t>Stato:</w:t>
      </w:r>
      <w:r w:rsidRPr="00161F91">
        <w:rPr>
          <w:lang w:val="it-CH"/>
        </w:rPr>
        <w:tab/>
        <w:t>CH</w:t>
      </w:r>
    </w:p>
    <w:p w14:paraId="73E4CF30" w14:textId="77777777" w:rsidR="00016245" w:rsidRPr="00161F91" w:rsidRDefault="003951FE">
      <w:pPr>
        <w:spacing w:before="240"/>
        <w:rPr>
          <w:lang w:val="it-CH"/>
        </w:rPr>
      </w:pPr>
      <w:r w:rsidRPr="00161F91">
        <w:rPr>
          <w:lang w:val="it-CH"/>
        </w:rPr>
        <w:t>La presente documentazione relativa all’offerta deve essere fatta pervenire al committente, debitamente compilata e firmata, entro il termi</w:t>
      </w:r>
      <w:r w:rsidRPr="00161F91">
        <w:rPr>
          <w:lang w:val="it-CH"/>
        </w:rPr>
        <w:t xml:space="preserve">ne previsto. Non sono ammesse modifiche ai testi/documenti predefiniti; le offerte che non rispettano tale regola possono essere escluse dalla procedura di aggiudicazione. </w:t>
      </w:r>
    </w:p>
    <w:p w14:paraId="2BED4F96" w14:textId="77777777" w:rsidR="00016245" w:rsidRPr="00161F91" w:rsidRDefault="003951FE">
      <w:pPr>
        <w:tabs>
          <w:tab w:val="left" w:pos="3168"/>
          <w:tab w:val="left" w:pos="6768"/>
          <w:tab w:val="left" w:pos="16848"/>
        </w:tabs>
        <w:spacing w:before="240" w:after="0"/>
        <w:rPr>
          <w:lang w:val="it-CH"/>
        </w:rPr>
      </w:pPr>
      <w:r w:rsidRPr="00161F91">
        <w:rPr>
          <w:b/>
          <w:lang w:val="it-CH"/>
        </w:rPr>
        <w:t>Importo dell’offerta</w:t>
      </w:r>
      <w:r w:rsidRPr="00161F91">
        <w:rPr>
          <w:lang w:val="it-CH"/>
        </w:rPr>
        <w:tab/>
      </w:r>
      <w:r w:rsidRPr="00161F91">
        <w:rPr>
          <w:b/>
          <w:lang w:val="it-CH"/>
        </w:rPr>
        <w:t>CHF</w:t>
      </w:r>
      <w:proofErr w:type="gramStart"/>
      <w:r w:rsidRPr="00161F91">
        <w:rPr>
          <w:lang w:val="it-CH"/>
        </w:rPr>
        <w:tab/>
      </w:r>
      <w:r w:rsidRPr="00161F91">
        <w:rPr>
          <w:b/>
          <w:lang w:val="it-CH"/>
        </w:rPr>
        <w:t>.-</w:t>
      </w:r>
      <w:proofErr w:type="gramEnd"/>
      <w:r w:rsidRPr="00161F91">
        <w:rPr>
          <w:b/>
          <w:lang w:val="it-CH"/>
        </w:rPr>
        <w:t>-</w:t>
      </w:r>
    </w:p>
    <w:p w14:paraId="4A12FDBD" w14:textId="77777777" w:rsidR="00016245" w:rsidRPr="00161F91" w:rsidRDefault="003951FE">
      <w:pPr>
        <w:spacing w:before="0"/>
        <w:ind w:left="3168"/>
        <w:rPr>
          <w:lang w:val="it-CH"/>
        </w:rPr>
      </w:pPr>
      <w:r w:rsidRPr="00161F91">
        <w:rPr>
          <w:sz w:val="16"/>
          <w:lang w:val="it-CH"/>
        </w:rPr>
        <w:t>(in base alla Retribuzione netta convenuta (senza scon</w:t>
      </w:r>
      <w:r w:rsidRPr="00161F91">
        <w:rPr>
          <w:sz w:val="16"/>
          <w:lang w:val="it-CH"/>
        </w:rPr>
        <w:t>to e IVA) secondo il numero 2.1.1 di questo documento)</w:t>
      </w:r>
    </w:p>
    <w:p w14:paraId="559D2A1A" w14:textId="77777777" w:rsidR="00016245" w:rsidRPr="00161F91" w:rsidRDefault="003951FE">
      <w:pPr>
        <w:tabs>
          <w:tab w:val="left" w:pos="3168"/>
          <w:tab w:val="left" w:pos="6768"/>
          <w:tab w:val="left" w:pos="10080"/>
        </w:tabs>
        <w:spacing w:after="0"/>
        <w:rPr>
          <w:sz w:val="16"/>
          <w:lang w:val="it-CH"/>
        </w:rPr>
      </w:pPr>
      <w:r w:rsidRPr="00161F91">
        <w:rPr>
          <w:lang w:val="it-CH"/>
        </w:rPr>
        <w:t>Importo rettificato dell’offerta</w:t>
      </w:r>
      <w:r w:rsidRPr="00161F91">
        <w:rPr>
          <w:lang w:val="it-CH"/>
        </w:rPr>
        <w:tab/>
        <w:t>CHF</w:t>
      </w:r>
      <w:proofErr w:type="gramStart"/>
      <w:r w:rsidRPr="00161F91">
        <w:rPr>
          <w:lang w:val="it-CH"/>
        </w:rPr>
        <w:tab/>
        <w:t>.-</w:t>
      </w:r>
      <w:proofErr w:type="gramEnd"/>
      <w:r w:rsidRPr="00161F91">
        <w:rPr>
          <w:lang w:val="it-CH"/>
        </w:rPr>
        <w:t>-</w:t>
      </w:r>
    </w:p>
    <w:p w14:paraId="09651D9C" w14:textId="77777777" w:rsidR="00016245" w:rsidRPr="00161F91" w:rsidRDefault="003951FE">
      <w:pPr>
        <w:tabs>
          <w:tab w:val="left" w:pos="3168"/>
          <w:tab w:val="left" w:pos="6768"/>
        </w:tabs>
        <w:spacing w:before="0"/>
        <w:rPr>
          <w:lang w:val="it-CH"/>
        </w:rPr>
      </w:pPr>
      <w:r w:rsidRPr="00161F91">
        <w:rPr>
          <w:lang w:val="it-CH"/>
        </w:rPr>
        <w:tab/>
      </w:r>
      <w:r w:rsidRPr="00161F91">
        <w:rPr>
          <w:sz w:val="16"/>
          <w:lang w:val="it-CH"/>
        </w:rPr>
        <w:t>(viene indicato dal committente)</w:t>
      </w:r>
    </w:p>
    <w:p w14:paraId="072DAE4F" w14:textId="77777777" w:rsidR="00016245" w:rsidRPr="00161F91" w:rsidRDefault="003951FE">
      <w:pPr>
        <w:tabs>
          <w:tab w:val="left" w:pos="2880"/>
          <w:tab w:val="left" w:pos="5040"/>
          <w:tab w:val="left" w:pos="7920"/>
          <w:tab w:val="left" w:pos="10080"/>
        </w:tabs>
        <w:spacing w:before="240"/>
        <w:rPr>
          <w:lang w:val="it-CH"/>
        </w:rPr>
      </w:pPr>
      <w:r w:rsidRPr="00161F91">
        <w:rPr>
          <w:lang w:val="it-CH"/>
        </w:rPr>
        <w:t>Data:</w:t>
      </w:r>
      <w:r w:rsidRPr="00161F91">
        <w:rPr>
          <w:lang w:val="it-CH"/>
        </w:rPr>
        <w:tab/>
      </w:r>
      <w:r w:rsidRPr="00161F91">
        <w:rPr>
          <w:lang w:val="it-CH"/>
        </w:rPr>
        <w:tab/>
        <w:t>Timbro e firma:</w:t>
      </w:r>
      <w:r w:rsidRPr="00161F91">
        <w:rPr>
          <w:lang w:val="it-CH"/>
        </w:rPr>
        <w:tab/>
      </w:r>
    </w:p>
    <w:p w14:paraId="7E84CEDB" w14:textId="77777777" w:rsidR="00016245" w:rsidRPr="00161F91" w:rsidRDefault="003951FE">
      <w:pPr>
        <w:pStyle w:val="KBOBTitel0"/>
        <w:pageBreakBefore/>
        <w:rPr>
          <w:b w:val="0"/>
          <w:lang w:val="it-CH"/>
        </w:rPr>
      </w:pPr>
      <w:r w:rsidRPr="00161F91">
        <w:rPr>
          <w:lang w:val="it-CH"/>
        </w:rPr>
        <w:lastRenderedPageBreak/>
        <w:t>Copertine</w:t>
      </w:r>
    </w:p>
    <w:p w14:paraId="4800B6AC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 xml:space="preserve">Copertine per la documentazione relativa all’offerta che deve presentare </w:t>
      </w:r>
      <w:r w:rsidRPr="00161F91">
        <w:rPr>
          <w:lang w:val="it-CH"/>
        </w:rPr>
        <w:t>l’offerente (questa documentazione deve essere presentata dall’offerente nella misura in cui non sia già stata prevista dall’USTRA).</w:t>
      </w:r>
    </w:p>
    <w:p w14:paraId="5E6CBBED" w14:textId="77777777" w:rsidR="00016245" w:rsidRPr="00161F91" w:rsidRDefault="003951FE">
      <w:pPr>
        <w:pStyle w:val="KBOBTitel0"/>
        <w:pageBreakBefore/>
        <w:tabs>
          <w:tab w:val="left" w:pos="504"/>
          <w:tab w:val="left" w:pos="10080"/>
        </w:tabs>
        <w:rPr>
          <w:lang w:val="it-CH"/>
        </w:rPr>
      </w:pPr>
      <w:r w:rsidRPr="00161F91">
        <w:rPr>
          <w:lang w:val="it-CH"/>
        </w:rPr>
        <w:lastRenderedPageBreak/>
        <w:t>1</w:t>
      </w:r>
      <w:r w:rsidRPr="00161F91">
        <w:rPr>
          <w:b w:val="0"/>
          <w:lang w:val="it-CH"/>
        </w:rPr>
        <w:tab/>
      </w:r>
      <w:r w:rsidRPr="00161F91">
        <w:rPr>
          <w:lang w:val="it-CH"/>
        </w:rPr>
        <w:t>Autodichiarazione</w:t>
      </w:r>
    </w:p>
    <w:p w14:paraId="0C724BF7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Principi procedurali conformi alla legge federale sugli acquisti pubblici (</w:t>
      </w:r>
      <w:proofErr w:type="spellStart"/>
      <w:r w:rsidRPr="00161F91">
        <w:rPr>
          <w:lang w:val="it-CH"/>
        </w:rPr>
        <w:t>LApub</w:t>
      </w:r>
      <w:proofErr w:type="spellEnd"/>
      <w:r w:rsidRPr="00161F91">
        <w:rPr>
          <w:lang w:val="it-CH"/>
        </w:rPr>
        <w:t xml:space="preserve">; RS 172.056.1) e alla </w:t>
      </w:r>
      <w:r w:rsidRPr="00161F91">
        <w:rPr>
          <w:lang w:val="it-CH"/>
        </w:rPr>
        <w:t>sua ordinanza (</w:t>
      </w:r>
      <w:proofErr w:type="spellStart"/>
      <w:r w:rsidRPr="00161F91">
        <w:rPr>
          <w:lang w:val="it-CH"/>
        </w:rPr>
        <w:t>OAPub</w:t>
      </w:r>
      <w:proofErr w:type="spellEnd"/>
      <w:r w:rsidRPr="00161F91">
        <w:rPr>
          <w:lang w:val="it-CH"/>
        </w:rPr>
        <w:t>; RS 172.056.11).</w:t>
      </w:r>
    </w:p>
    <w:p w14:paraId="17D9068B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>L’offerente garantisce il rispetto delle disposizioni in materia di protezione di lavoro e delle condizioni di lavoro della manodopera. Sono determinanti le disposizioni vigenti nel luogo della prestazione.</w:t>
      </w:r>
    </w:p>
    <w:p w14:paraId="7BDCC4BB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>L’offer</w:t>
      </w:r>
      <w:r w:rsidRPr="00161F91">
        <w:rPr>
          <w:lang w:val="it-CH"/>
        </w:rPr>
        <w:t>ente garantisce inoltre la parità tra uomo e donna, in ambito salariale, ai lavoratori che forniscono prestazioni in Svizzera.</w:t>
      </w:r>
    </w:p>
    <w:p w14:paraId="5F7429A6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>L’offerente è inoltre tenuto a rispettare le disposizioni legali sulla protezione dell’ambiente.</w:t>
      </w:r>
    </w:p>
    <w:p w14:paraId="066EBEEB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 xml:space="preserve">In caso di violazione degli </w:t>
      </w:r>
      <w:r w:rsidRPr="00161F91">
        <w:rPr>
          <w:lang w:val="it-CH"/>
        </w:rPr>
        <w:t>obblighi, l’offerente deve pagare al committente una pena convenzionale secondo il numero 8 del documento contrattuale per prestazioni di supporto al committente.</w:t>
      </w:r>
    </w:p>
    <w:p w14:paraId="619EE947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 xml:space="preserve">L’offerente che trasferisce a terzi le prestazioni conferitegli o parti di esse è tenuto a </w:t>
      </w:r>
      <w:r w:rsidRPr="00161F91">
        <w:rPr>
          <w:lang w:val="it-CH"/>
        </w:rPr>
        <w:t>convenire per iscritto anche con i suddetti terzi il rispetto dei principi di cui sopra.</w:t>
      </w:r>
    </w:p>
    <w:p w14:paraId="28683391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>Il committente ha il diritto di controllare o far controllare il rispetto delle disposizioni concernenti la protezione dei lavoratori, delle condizioni di lavoro e d</w:t>
      </w:r>
      <w:r w:rsidRPr="00161F91">
        <w:rPr>
          <w:lang w:val="it-CH"/>
        </w:rPr>
        <w:t>ella parità tra donna e uomo. Su richiesta, l’offerente deve presentare le prove necessarie.</w:t>
      </w:r>
    </w:p>
    <w:p w14:paraId="408F154C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>Se i principi procedurali non sono rispettati, il committente può escludere l’offerente dalla procedura, revocare l’aggiudicazione oppure, dopo la conclusione de</w:t>
      </w:r>
      <w:r w:rsidRPr="00161F91">
        <w:rPr>
          <w:lang w:val="it-CH"/>
        </w:rPr>
        <w:t>l contratto, chiedere il pagamento della pena convenzionale.</w:t>
      </w:r>
    </w:p>
    <w:p w14:paraId="4C30D35C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>L’offerente dichiara inoltre di aver pagato le imposte federali e gli oneri sociali (imposte federali, cantonali e comunali, IVA, AVS, AI, IPG, AD, LPP e LAINF).</w:t>
      </w:r>
    </w:p>
    <w:p w14:paraId="08294698" w14:textId="77777777" w:rsidR="00016245" w:rsidRPr="00161F91" w:rsidRDefault="003951FE">
      <w:pPr>
        <w:spacing w:before="240" w:after="240"/>
        <w:ind w:left="288" w:hanging="288"/>
        <w:rPr>
          <w:lang w:val="it-CH"/>
        </w:rPr>
      </w:pPr>
      <w:r w:rsidRPr="00161F91">
        <w:rPr>
          <w:lang w:val="it-CH"/>
        </w:rPr>
        <w:t>–</w:t>
      </w:r>
      <w:r w:rsidRPr="00161F91">
        <w:rPr>
          <w:lang w:val="it-CH"/>
        </w:rPr>
        <w:tab/>
        <w:t>Se la prestazione è fornita a</w:t>
      </w:r>
      <w:r w:rsidRPr="00161F91">
        <w:rPr>
          <w:lang w:val="it-CH"/>
        </w:rPr>
        <w:t xml:space="preserve">ll’estero, l’offerente dichiara di osservare gli accordi di base dell’Organizzazione internazionale del lavoro di cui all'allegato </w:t>
      </w:r>
      <w:proofErr w:type="gramStart"/>
      <w:r w:rsidRPr="00161F91">
        <w:rPr>
          <w:lang w:val="it-CH"/>
        </w:rPr>
        <w:t>6</w:t>
      </w:r>
      <w:proofErr w:type="gramEnd"/>
      <w:r w:rsidRPr="00161F91">
        <w:rPr>
          <w:lang w:val="it-CH"/>
        </w:rPr>
        <w:t xml:space="preserve"> della </w:t>
      </w:r>
      <w:proofErr w:type="spellStart"/>
      <w:r w:rsidRPr="00161F91">
        <w:rPr>
          <w:lang w:val="it-CH"/>
        </w:rPr>
        <w:t>LAPub</w:t>
      </w:r>
      <w:proofErr w:type="spellEnd"/>
      <w:r w:rsidRPr="00161F91">
        <w:rPr>
          <w:lang w:val="it-CH"/>
        </w:rPr>
        <w:t>.</w:t>
      </w:r>
    </w:p>
    <w:p w14:paraId="3285E45A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lang w:val="it-CH"/>
        </w:rPr>
        <w:t>Apponendo la propria firma sulla prima pagina, l’offerente conferma l’esattezza delle indicazioni fornite e si</w:t>
      </w:r>
      <w:r w:rsidRPr="00161F91">
        <w:rPr>
          <w:lang w:val="it-CH"/>
        </w:rPr>
        <w:t xml:space="preserve"> dichiara disposto a comprovarle su richiesta.</w:t>
      </w:r>
    </w:p>
    <w:p w14:paraId="55960DD6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L’offerente autorizza le autorità fiscali, le istituzioni delle assicurazioni sociali, le commissioni professionali paritetiche e altri organi pubblici a fornire al committente – anche in deroga a disposizioni</w:t>
      </w:r>
      <w:r w:rsidRPr="00161F91">
        <w:rPr>
          <w:lang w:val="it-CH"/>
        </w:rPr>
        <w:t xml:space="preserve"> di legge di altro tenore – informazioni in relazione alle domande di cui sopra.</w:t>
      </w:r>
    </w:p>
    <w:p w14:paraId="789DACF8" w14:textId="77777777" w:rsidR="00016245" w:rsidRPr="00161F91" w:rsidRDefault="003951FE">
      <w:pPr>
        <w:pStyle w:val="KBOBTitel1"/>
        <w:pageBreakBefore/>
        <w:rPr>
          <w:lang w:val="it-CH"/>
        </w:rPr>
      </w:pPr>
      <w:r w:rsidRPr="00161F91">
        <w:rPr>
          <w:lang w:val="it-CH"/>
        </w:rPr>
        <w:lastRenderedPageBreak/>
        <w:t>Attestati relativi ai criteri di idoneità</w:t>
      </w:r>
    </w:p>
    <w:p w14:paraId="5401AB51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Questi attestati servono solo per la procedura di aggiudicazione e non diventano parte integrante del contratto.</w:t>
      </w:r>
    </w:p>
    <w:p w14:paraId="5F161AC4" w14:textId="77777777" w:rsidR="00016245" w:rsidRDefault="003951FE">
      <w:pPr>
        <w:pStyle w:val="KBOBTitel2"/>
        <w:pageBreakBefore/>
      </w:pPr>
      <w:proofErr w:type="spellStart"/>
      <w:r>
        <w:lastRenderedPageBreak/>
        <w:t>Referenza</w:t>
      </w:r>
      <w:proofErr w:type="spellEnd"/>
      <w:r>
        <w:t xml:space="preserve"> </w:t>
      </w:r>
      <w:proofErr w:type="spellStart"/>
      <w:r>
        <w:t>dell’impre</w:t>
      </w:r>
      <w:r>
        <w:t>sa</w:t>
      </w:r>
      <w:proofErr w:type="spellEnd"/>
    </w:p>
    <w:p w14:paraId="6E0DB0F6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Referenza dell’impresa concernente la gestione di 1 progetto comparabile al compito previsto.</w:t>
      </w:r>
    </w:p>
    <w:p w14:paraId="1E4AAC74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b/>
          <w:lang w:val="it-CH"/>
        </w:rPr>
        <w:t>Referenza 1</w:t>
      </w:r>
    </w:p>
    <w:p w14:paraId="31C6A4F3" w14:textId="77777777" w:rsidR="00016245" w:rsidRPr="00161F91" w:rsidRDefault="003951FE">
      <w:pPr>
        <w:spacing w:before="120" w:after="120"/>
        <w:rPr>
          <w:b/>
          <w:lang w:val="it-CH"/>
        </w:rPr>
      </w:pPr>
      <w:r w:rsidRPr="00161F91">
        <w:rPr>
          <w:lang w:val="it-CH"/>
        </w:rPr>
        <w:t>Progetto:</w:t>
      </w:r>
    </w:p>
    <w:p w14:paraId="2CB2CAB5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Periodo:</w:t>
      </w:r>
    </w:p>
    <w:p w14:paraId="62173FB8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Volume dell’investimento:</w:t>
      </w:r>
    </w:p>
    <w:p w14:paraId="30F45800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Lavori / prestazioni effettuati dall’impresa / onorario (CHF):</w:t>
      </w:r>
    </w:p>
    <w:p w14:paraId="28E0CFE5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 xml:space="preserve">Fasi SIA/USTRA e stato attuale del </w:t>
      </w:r>
      <w:r w:rsidRPr="00161F91">
        <w:rPr>
          <w:lang w:val="it-CH"/>
        </w:rPr>
        <w:t>progetto:</w:t>
      </w:r>
    </w:p>
    <w:p w14:paraId="53943A24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lang w:val="it-CH"/>
        </w:rPr>
        <w:t>Persona di contatto del committente, indicato quale referenza, autorizzata a fornire informazioni:</w:t>
      </w:r>
    </w:p>
    <w:p w14:paraId="78874886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Committente:</w:t>
      </w:r>
    </w:p>
    <w:p w14:paraId="78F62786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Funzione:</w:t>
      </w:r>
    </w:p>
    <w:p w14:paraId="165740C9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Nome:</w:t>
      </w:r>
    </w:p>
    <w:p w14:paraId="2C5D114C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Indirizzo:</w:t>
      </w:r>
    </w:p>
    <w:p w14:paraId="096D65E2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E-mail:</w:t>
      </w:r>
    </w:p>
    <w:p w14:paraId="44EA3757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Fax:</w:t>
      </w:r>
    </w:p>
    <w:p w14:paraId="6859CCD6" w14:textId="77777777" w:rsidR="00016245" w:rsidRPr="00161F91" w:rsidRDefault="003951FE">
      <w:pPr>
        <w:spacing w:before="120" w:after="360"/>
        <w:rPr>
          <w:lang w:val="it-CH"/>
        </w:rPr>
      </w:pPr>
      <w:r w:rsidRPr="00161F91">
        <w:rPr>
          <w:lang w:val="it-CH"/>
        </w:rPr>
        <w:t>Telefono:</w:t>
      </w:r>
    </w:p>
    <w:p w14:paraId="58140B7A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016245" w:rsidRPr="00161F91" w14:paraId="3EA0042D" w14:textId="77777777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14092A14" w14:textId="77777777" w:rsidR="00016245" w:rsidRPr="00161F91" w:rsidRDefault="00016245">
            <w:pPr>
              <w:rPr>
                <w:lang w:val="it-CH"/>
              </w:rPr>
            </w:pPr>
          </w:p>
        </w:tc>
      </w:tr>
    </w:tbl>
    <w:p w14:paraId="1BCD140F" w14:textId="77777777" w:rsidR="00016245" w:rsidRPr="00161F91" w:rsidRDefault="003951FE">
      <w:pPr>
        <w:spacing w:before="240"/>
        <w:rPr>
          <w:lang w:val="it-CH"/>
        </w:rPr>
      </w:pPr>
      <w:r w:rsidRPr="00161F91">
        <w:rPr>
          <w:lang w:val="it-CH"/>
        </w:rPr>
        <w:t>In che mis</w:t>
      </w:r>
      <w:r w:rsidRPr="00161F91">
        <w:rPr>
          <w:lang w:val="it-CH"/>
        </w:rPr>
        <w:t>ura i lavori effettuati sono equiparabili ai lavori previsti dal presente progetto?</w:t>
      </w:r>
    </w:p>
    <w:p w14:paraId="692D3B08" w14:textId="77777777" w:rsidR="00161F91" w:rsidRDefault="00161F91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016245" w:rsidRPr="00161F91" w14:paraId="4E83FD15" w14:textId="77777777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73E838B" w14:textId="5914193B" w:rsidR="00161F91" w:rsidRPr="00161F91" w:rsidRDefault="00161F91" w:rsidP="00161F91">
            <w:pPr>
              <w:spacing w:before="360" w:after="120"/>
              <w:rPr>
                <w:lang w:val="it-CH"/>
              </w:rPr>
            </w:pPr>
            <w:r w:rsidRPr="00161F91">
              <w:rPr>
                <w:b/>
                <w:lang w:val="it-CH"/>
              </w:rPr>
              <w:lastRenderedPageBreak/>
              <w:t xml:space="preserve">Referenza </w:t>
            </w:r>
            <w:r>
              <w:rPr>
                <w:b/>
                <w:lang w:val="it-CH"/>
              </w:rPr>
              <w:t>2 (se necessario)</w:t>
            </w:r>
          </w:p>
          <w:p w14:paraId="0449129D" w14:textId="77777777" w:rsidR="00161F91" w:rsidRPr="00161F91" w:rsidRDefault="00161F91" w:rsidP="00161F91">
            <w:pPr>
              <w:spacing w:before="120" w:after="120"/>
              <w:rPr>
                <w:b/>
                <w:lang w:val="it-CH"/>
              </w:rPr>
            </w:pPr>
            <w:r w:rsidRPr="00161F91">
              <w:rPr>
                <w:lang w:val="it-CH"/>
              </w:rPr>
              <w:t>Progetto:</w:t>
            </w:r>
          </w:p>
          <w:p w14:paraId="025BBD79" w14:textId="77777777" w:rsidR="00161F91" w:rsidRPr="00161F91" w:rsidRDefault="00161F91" w:rsidP="00161F91">
            <w:pPr>
              <w:rPr>
                <w:lang w:val="it-CH"/>
              </w:rPr>
            </w:pPr>
            <w:r w:rsidRPr="00161F91">
              <w:rPr>
                <w:lang w:val="it-CH"/>
              </w:rPr>
              <w:t>Periodo:</w:t>
            </w:r>
          </w:p>
          <w:p w14:paraId="1480736C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Volume dell’investimento:</w:t>
            </w:r>
          </w:p>
          <w:p w14:paraId="1ED8AD03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Lavori / prestazioni effettuati dall’impresa / onorario (CHF):</w:t>
            </w:r>
          </w:p>
          <w:p w14:paraId="79720E19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Fasi SIA/USTRA e stato attuale del progetto:</w:t>
            </w:r>
          </w:p>
          <w:p w14:paraId="2793D643" w14:textId="77777777" w:rsidR="00161F91" w:rsidRPr="00161F91" w:rsidRDefault="00161F91" w:rsidP="00161F91">
            <w:pPr>
              <w:spacing w:before="360" w:after="120"/>
              <w:rPr>
                <w:lang w:val="it-CH"/>
              </w:rPr>
            </w:pPr>
            <w:r w:rsidRPr="00161F91">
              <w:rPr>
                <w:lang w:val="it-CH"/>
              </w:rPr>
              <w:t>Persona di contatto del committente, indicato quale referenza, autorizzata a fornire informazioni:</w:t>
            </w:r>
          </w:p>
          <w:p w14:paraId="6D8F8182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Committente:</w:t>
            </w:r>
          </w:p>
          <w:p w14:paraId="356848C5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Funzione:</w:t>
            </w:r>
          </w:p>
          <w:p w14:paraId="7CBC80CF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Nome:</w:t>
            </w:r>
          </w:p>
          <w:p w14:paraId="66A67DD5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Indirizzo:</w:t>
            </w:r>
          </w:p>
          <w:p w14:paraId="1C363F4E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E-mail:</w:t>
            </w:r>
          </w:p>
          <w:p w14:paraId="68274E87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Fax:</w:t>
            </w:r>
          </w:p>
          <w:p w14:paraId="46FC7DEA" w14:textId="77777777" w:rsidR="00161F91" w:rsidRPr="00161F91" w:rsidRDefault="00161F91" w:rsidP="00161F91">
            <w:pPr>
              <w:spacing w:before="120" w:after="360"/>
              <w:rPr>
                <w:lang w:val="it-CH"/>
              </w:rPr>
            </w:pPr>
            <w:r w:rsidRPr="00161F91">
              <w:rPr>
                <w:lang w:val="it-CH"/>
              </w:rPr>
              <w:t>Telefono:</w:t>
            </w:r>
          </w:p>
          <w:p w14:paraId="5F7750EC" w14:textId="77777777" w:rsidR="00161F91" w:rsidRPr="00161F91" w:rsidRDefault="00161F91" w:rsidP="00161F91">
            <w:pPr>
              <w:rPr>
                <w:lang w:val="it-CH"/>
              </w:rPr>
            </w:pPr>
            <w:r w:rsidRPr="00161F91">
              <w:rPr>
                <w:lang w:val="it-CH"/>
              </w:rPr>
              <w:t>In che misura il progetto indicato è equiparabile al presente progetto?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864"/>
            </w:tblGrid>
            <w:tr w:rsidR="00161F91" w:rsidRPr="00161F91" w14:paraId="62997584" w14:textId="77777777" w:rsidTr="0047337E">
              <w:trPr>
                <w:trHeight w:val="2160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FFFFFF"/>
                </w:tcPr>
                <w:p w14:paraId="7F68628B" w14:textId="77777777" w:rsidR="00161F91" w:rsidRPr="00161F91" w:rsidRDefault="00161F91" w:rsidP="00161F91">
                  <w:pPr>
                    <w:rPr>
                      <w:lang w:val="it-CH"/>
                    </w:rPr>
                  </w:pPr>
                </w:p>
              </w:tc>
            </w:tr>
          </w:tbl>
          <w:p w14:paraId="343E2F15" w14:textId="77777777" w:rsidR="00161F91" w:rsidRPr="00161F91" w:rsidRDefault="00161F91" w:rsidP="00161F91">
            <w:pPr>
              <w:spacing w:before="240"/>
              <w:rPr>
                <w:lang w:val="it-CH"/>
              </w:rPr>
            </w:pPr>
            <w:r w:rsidRPr="00161F91">
              <w:rPr>
                <w:lang w:val="it-CH"/>
              </w:rPr>
              <w:t>In che misura i lavori effettuati sono equiparabili ai lavori previsti dal presente progetto?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864"/>
            </w:tblGrid>
            <w:tr w:rsidR="00161F91" w:rsidRPr="00161F91" w14:paraId="4BDE9354" w14:textId="77777777" w:rsidTr="0047337E">
              <w:trPr>
                <w:trHeight w:val="2160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FFFFFF"/>
                </w:tcPr>
                <w:p w14:paraId="50A10235" w14:textId="77777777" w:rsidR="00161F91" w:rsidRPr="00161F91" w:rsidRDefault="00161F91" w:rsidP="00161F91">
                  <w:pPr>
                    <w:rPr>
                      <w:lang w:val="it-CH"/>
                    </w:rPr>
                  </w:pPr>
                </w:p>
              </w:tc>
            </w:tr>
          </w:tbl>
          <w:p w14:paraId="25873188" w14:textId="7B64E835" w:rsidR="00016245" w:rsidRPr="00161F91" w:rsidRDefault="00016245">
            <w:pPr>
              <w:rPr>
                <w:lang w:val="it-CH"/>
              </w:rPr>
            </w:pPr>
          </w:p>
        </w:tc>
      </w:tr>
    </w:tbl>
    <w:p w14:paraId="3890DDD4" w14:textId="77777777" w:rsidR="00016245" w:rsidRDefault="003951FE">
      <w:pPr>
        <w:pStyle w:val="KBOBTitel2"/>
        <w:pageBreakBefore/>
      </w:pPr>
      <w:proofErr w:type="spellStart"/>
      <w:r>
        <w:lastRenderedPageBreak/>
        <w:t>Attestazione</w:t>
      </w:r>
      <w:proofErr w:type="spellEnd"/>
      <w:r>
        <w:t xml:space="preserve"> </w:t>
      </w:r>
      <w:proofErr w:type="spellStart"/>
      <w:r>
        <w:t>relativa</w:t>
      </w:r>
      <w:proofErr w:type="spellEnd"/>
      <w:r>
        <w:t xml:space="preserve"> a </w:t>
      </w:r>
      <w:proofErr w:type="spellStart"/>
      <w:r>
        <w:t>subappaltatori</w:t>
      </w:r>
      <w:proofErr w:type="spellEnd"/>
    </w:p>
    <w:p w14:paraId="289AE7A2" w14:textId="77777777" w:rsidR="00016245" w:rsidRPr="00161F91" w:rsidRDefault="003951FE">
      <w:pPr>
        <w:spacing w:after="360"/>
        <w:rPr>
          <w:lang w:val="it-CH"/>
        </w:rPr>
      </w:pPr>
      <w:r w:rsidRPr="00161F91">
        <w:rPr>
          <w:lang w:val="it-CH"/>
        </w:rPr>
        <w:t>Attestazione secondo la quale al massimo il 50% delle prestazioni sono fornite da subappaltatori (elenco detta-</w:t>
      </w:r>
      <w:proofErr w:type="spellStart"/>
      <w:r w:rsidRPr="00161F91">
        <w:rPr>
          <w:lang w:val="it-CH"/>
        </w:rPr>
        <w:t>gliato</w:t>
      </w:r>
      <w:proofErr w:type="spellEnd"/>
      <w:r w:rsidRPr="00161F91">
        <w:rPr>
          <w:lang w:val="it-CH"/>
        </w:rPr>
        <w:t xml:space="preserve"> di </w:t>
      </w:r>
      <w:r w:rsidRPr="00161F91">
        <w:rPr>
          <w:lang w:val="it-CH"/>
        </w:rPr>
        <w:t xml:space="preserve">eventuali subappaltatori previsti, </w:t>
      </w:r>
      <w:proofErr w:type="spellStart"/>
      <w:r w:rsidRPr="00161F91">
        <w:rPr>
          <w:lang w:val="it-CH"/>
        </w:rPr>
        <w:t>incl</w:t>
      </w:r>
      <w:proofErr w:type="spellEnd"/>
      <w:r w:rsidRPr="00161F91">
        <w:rPr>
          <w:lang w:val="it-CH"/>
        </w:rPr>
        <w:t>. relativa percentuale di prestazioni).</w:t>
      </w:r>
    </w:p>
    <w:p w14:paraId="59B4EE9E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Criterio di idoneità soddisfatto:</w:t>
      </w:r>
    </w:p>
    <w:p w14:paraId="0D330928" w14:textId="77777777" w:rsidR="00016245" w:rsidRPr="00161F91" w:rsidRDefault="003951FE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161F91">
        <w:rPr>
          <w:sz w:val="40"/>
          <w:lang w:val="it-CH"/>
        </w:rPr>
        <w:t>□</w:t>
      </w:r>
      <w:r w:rsidRPr="00161F91">
        <w:rPr>
          <w:lang w:val="it-CH"/>
        </w:rPr>
        <w:tab/>
        <w:t>Sì. Apponendo la nostra firma sull’offerta confermiamo che non ricorriamo a subappaltatori.</w:t>
      </w:r>
    </w:p>
    <w:p w14:paraId="79F2EA44" w14:textId="77777777" w:rsidR="00016245" w:rsidRPr="00161F91" w:rsidRDefault="003951FE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161F91">
        <w:rPr>
          <w:sz w:val="40"/>
          <w:lang w:val="it-CH"/>
        </w:rPr>
        <w:t>□</w:t>
      </w:r>
      <w:r w:rsidRPr="00161F91">
        <w:rPr>
          <w:lang w:val="it-CH"/>
        </w:rPr>
        <w:tab/>
        <w:t>Sì. Apponendo la nostra firma sull’offerta conf</w:t>
      </w:r>
      <w:r w:rsidRPr="00161F91">
        <w:rPr>
          <w:lang w:val="it-CH"/>
        </w:rPr>
        <w:t>ermiamo che al massimo il 50% delle prestazioni sono fornite da subappaltatori.</w:t>
      </w:r>
    </w:p>
    <w:p w14:paraId="77122F61" w14:textId="77777777" w:rsidR="00016245" w:rsidRPr="00161F91" w:rsidRDefault="003951FE">
      <w:pPr>
        <w:spacing w:before="360"/>
        <w:rPr>
          <w:lang w:val="it-CH"/>
        </w:rPr>
      </w:pPr>
      <w:r w:rsidRPr="00161F91">
        <w:rPr>
          <w:lang w:val="it-CH"/>
        </w:rPr>
        <w:t>Elenco di eventuali subappaltatori (</w:t>
      </w:r>
      <w:proofErr w:type="spellStart"/>
      <w:r w:rsidRPr="00161F91">
        <w:rPr>
          <w:lang w:val="it-CH"/>
        </w:rPr>
        <w:t>incl</w:t>
      </w:r>
      <w:proofErr w:type="spellEnd"/>
      <w:r w:rsidRPr="00161F91">
        <w:rPr>
          <w:lang w:val="it-CH"/>
        </w:rPr>
        <w:t>. percentuale di prestazioni):</w:t>
      </w:r>
    </w:p>
    <w:p w14:paraId="0FB0A609" w14:textId="77777777" w:rsidR="00016245" w:rsidRPr="00161F91" w:rsidRDefault="00016245">
      <w:pPr>
        <w:spacing w:before="0"/>
        <w:rPr>
          <w:lang w:val="it-CH"/>
        </w:rPr>
      </w:pPr>
    </w:p>
    <w:p w14:paraId="06DE5C3F" w14:textId="77777777" w:rsidR="00016245" w:rsidRPr="00161F91" w:rsidRDefault="00016245">
      <w:pPr>
        <w:spacing w:before="0"/>
        <w:rPr>
          <w:lang w:val="it-CH"/>
        </w:rPr>
      </w:pPr>
    </w:p>
    <w:p w14:paraId="1B85A079" w14:textId="77777777" w:rsidR="00016245" w:rsidRPr="00161F91" w:rsidRDefault="00016245">
      <w:pPr>
        <w:spacing w:before="0"/>
        <w:rPr>
          <w:lang w:val="it-CH"/>
        </w:rPr>
      </w:pPr>
    </w:p>
    <w:p w14:paraId="706A15A6" w14:textId="77777777" w:rsidR="00016245" w:rsidRDefault="003951FE">
      <w:pPr>
        <w:pStyle w:val="KBOBTitel2"/>
      </w:pPr>
      <w:proofErr w:type="spellStart"/>
      <w:r>
        <w:t>Attestazione</w:t>
      </w:r>
      <w:proofErr w:type="spellEnd"/>
      <w:r>
        <w:t xml:space="preserve"> della </w:t>
      </w:r>
      <w:proofErr w:type="spellStart"/>
      <w:r>
        <w:t>capacità</w:t>
      </w:r>
      <w:proofErr w:type="spellEnd"/>
      <w:r>
        <w:t xml:space="preserve"> </w:t>
      </w:r>
      <w:proofErr w:type="spellStart"/>
      <w:r>
        <w:t>economica</w:t>
      </w:r>
      <w:proofErr w:type="spellEnd"/>
      <w:r>
        <w:t xml:space="preserve"> / </w:t>
      </w:r>
      <w:proofErr w:type="spellStart"/>
      <w:r>
        <w:t>finanziaria</w:t>
      </w:r>
      <w:proofErr w:type="spellEnd"/>
    </w:p>
    <w:p w14:paraId="30CD7D63" w14:textId="77777777" w:rsidR="00016245" w:rsidRPr="00161F91" w:rsidRDefault="003951FE">
      <w:pPr>
        <w:spacing w:after="360"/>
        <w:rPr>
          <w:lang w:val="it-CH"/>
        </w:rPr>
      </w:pPr>
      <w:r w:rsidRPr="00161F91">
        <w:rPr>
          <w:lang w:val="it-CH"/>
        </w:rPr>
        <w:t xml:space="preserve">Fatturato annuo &gt; fatturato annuo doppio rispetto </w:t>
      </w:r>
      <w:r w:rsidRPr="00161F91">
        <w:rPr>
          <w:lang w:val="it-CH"/>
        </w:rPr>
        <w:t>alla commessa</w:t>
      </w:r>
    </w:p>
    <w:p w14:paraId="56501103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Criterio di idoneità soddisfatto:</w:t>
      </w:r>
    </w:p>
    <w:p w14:paraId="58A975F5" w14:textId="77777777" w:rsidR="00016245" w:rsidRPr="00161F91" w:rsidRDefault="003951FE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161F91">
        <w:rPr>
          <w:sz w:val="40"/>
          <w:lang w:val="it-CH"/>
        </w:rPr>
        <w:t>□</w:t>
      </w:r>
      <w:r w:rsidRPr="00161F91">
        <w:rPr>
          <w:lang w:val="it-CH"/>
        </w:rPr>
        <w:tab/>
        <w:t>No</w:t>
      </w:r>
    </w:p>
    <w:p w14:paraId="781F17FC" w14:textId="77777777" w:rsidR="00016245" w:rsidRPr="00161F91" w:rsidRDefault="003951FE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161F91">
        <w:rPr>
          <w:sz w:val="40"/>
          <w:lang w:val="it-CH"/>
        </w:rPr>
        <w:t>□</w:t>
      </w:r>
      <w:r w:rsidRPr="00161F91">
        <w:rPr>
          <w:lang w:val="it-CH"/>
        </w:rPr>
        <w:tab/>
        <w:t>Sì. Con la nostra firma sull’offerta confermiamo di aver raggiunto un fatturato annuo pari al doppio della commessa.</w:t>
      </w:r>
    </w:p>
    <w:p w14:paraId="5BE81289" w14:textId="77777777" w:rsidR="00016245" w:rsidRDefault="003951FE">
      <w:pPr>
        <w:pStyle w:val="KBOBTitel2"/>
        <w:pageBreakBefore/>
        <w:rPr>
          <w:b w:val="0"/>
        </w:rPr>
      </w:pPr>
      <w:proofErr w:type="spellStart"/>
      <w:r>
        <w:lastRenderedPageBreak/>
        <w:t>Referenze</w:t>
      </w:r>
      <w:proofErr w:type="spellEnd"/>
      <w:r>
        <w:t xml:space="preserve"> delle </w:t>
      </w:r>
      <w:proofErr w:type="spellStart"/>
      <w:r>
        <w:t>persone</w:t>
      </w:r>
      <w:proofErr w:type="spellEnd"/>
      <w:r>
        <w:t xml:space="preserve"> </w:t>
      </w:r>
      <w:proofErr w:type="spellStart"/>
      <w:r>
        <w:t>chiave</w:t>
      </w:r>
      <w:proofErr w:type="spellEnd"/>
    </w:p>
    <w:p w14:paraId="711BF280" w14:textId="77777777" w:rsidR="00016245" w:rsidRDefault="003951FE">
      <w:pPr>
        <w:pStyle w:val="KBOBTitel3"/>
        <w:pageBreakBefore/>
      </w:pPr>
      <w:proofErr w:type="spellStart"/>
      <w:r>
        <w:lastRenderedPageBreak/>
        <w:t>Capoprogetto</w:t>
      </w:r>
      <w:proofErr w:type="spellEnd"/>
    </w:p>
    <w:p w14:paraId="58330572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Referenza della persona chiave concernen</w:t>
      </w:r>
      <w:r w:rsidRPr="00161F91">
        <w:rPr>
          <w:lang w:val="it-CH"/>
        </w:rPr>
        <w:t>te la gestione di 1 progetto comparabile al compito previsto</w:t>
      </w:r>
    </w:p>
    <w:p w14:paraId="3864C473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b/>
          <w:lang w:val="it-CH"/>
        </w:rPr>
        <w:t>Referenza 1</w:t>
      </w:r>
    </w:p>
    <w:p w14:paraId="0CD1480C" w14:textId="77777777" w:rsidR="00016245" w:rsidRPr="00161F91" w:rsidRDefault="003951FE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161F91">
        <w:rPr>
          <w:lang w:val="it-CH"/>
        </w:rPr>
        <w:t>Per la persona chiave con la funzione:</w:t>
      </w:r>
      <w:r w:rsidRPr="00161F91">
        <w:rPr>
          <w:lang w:val="it-CH"/>
        </w:rPr>
        <w:tab/>
      </w:r>
      <w:r w:rsidRPr="00161F91">
        <w:rPr>
          <w:b/>
          <w:lang w:val="it-CH"/>
        </w:rPr>
        <w:t>Capoprogetto</w:t>
      </w:r>
    </w:p>
    <w:p w14:paraId="53C5A6C9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Cognome:</w:t>
      </w:r>
    </w:p>
    <w:p w14:paraId="609C5039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Nome:</w:t>
      </w:r>
    </w:p>
    <w:p w14:paraId="67BE876D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Azienda:</w:t>
      </w:r>
    </w:p>
    <w:p w14:paraId="135E4FF2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Professione, anno di diploma:</w:t>
      </w:r>
    </w:p>
    <w:p w14:paraId="242DA73F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Formazione/perfezionamento:</w:t>
      </w:r>
    </w:p>
    <w:p w14:paraId="0675D56F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lang w:val="it-CH"/>
        </w:rPr>
        <w:t>Progetto:</w:t>
      </w:r>
    </w:p>
    <w:p w14:paraId="7189C9FB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Periodo:</w:t>
      </w:r>
    </w:p>
    <w:p w14:paraId="4E168709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 xml:space="preserve">Volume </w:t>
      </w:r>
      <w:r w:rsidRPr="00161F91">
        <w:rPr>
          <w:lang w:val="it-CH"/>
        </w:rPr>
        <w:t>dell’investimento:</w:t>
      </w:r>
    </w:p>
    <w:p w14:paraId="514750FD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Lavori / prestazioni effettuati dalla persona chiave (indicazioni su funzione e periodo):</w:t>
      </w:r>
    </w:p>
    <w:p w14:paraId="37FAE941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lang w:val="it-CH"/>
        </w:rPr>
        <w:t>Persona di contatto del committente, indicato quale referenza, autorizzata a fornire informazioni:</w:t>
      </w:r>
    </w:p>
    <w:p w14:paraId="2FD3394E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Committente:</w:t>
      </w:r>
    </w:p>
    <w:p w14:paraId="554A453E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Funzione:</w:t>
      </w:r>
    </w:p>
    <w:p w14:paraId="1D4F488C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Nome:</w:t>
      </w:r>
    </w:p>
    <w:p w14:paraId="059EE15A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Indirizzo:</w:t>
      </w:r>
    </w:p>
    <w:p w14:paraId="3B37FFE7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E-mail:</w:t>
      </w:r>
    </w:p>
    <w:p w14:paraId="6E612252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Fax:</w:t>
      </w:r>
    </w:p>
    <w:p w14:paraId="1F6EA917" w14:textId="77777777" w:rsidR="00016245" w:rsidRPr="00161F91" w:rsidRDefault="003951FE">
      <w:pPr>
        <w:spacing w:before="120" w:after="360"/>
        <w:rPr>
          <w:lang w:val="it-CH"/>
        </w:rPr>
      </w:pPr>
      <w:r w:rsidRPr="00161F91">
        <w:rPr>
          <w:lang w:val="it-CH"/>
        </w:rPr>
        <w:t>Telefono:</w:t>
      </w:r>
    </w:p>
    <w:p w14:paraId="73599039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016245" w:rsidRPr="00161F91" w14:paraId="445A9764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4DFED5BD" w14:textId="77777777" w:rsidR="00016245" w:rsidRPr="00161F91" w:rsidRDefault="00016245">
            <w:pPr>
              <w:rPr>
                <w:lang w:val="it-CH"/>
              </w:rPr>
            </w:pPr>
          </w:p>
        </w:tc>
      </w:tr>
    </w:tbl>
    <w:p w14:paraId="626EA819" w14:textId="77777777" w:rsidR="00016245" w:rsidRPr="00161F91" w:rsidRDefault="003951FE">
      <w:pPr>
        <w:spacing w:before="240"/>
        <w:rPr>
          <w:lang w:val="it-CH"/>
        </w:rPr>
      </w:pPr>
      <w:r w:rsidRPr="00161F91">
        <w:rPr>
          <w:lang w:val="it-CH"/>
        </w:rPr>
        <w:t>In che misura i lavori effettuati sono equiparabili ai lavori previsti dal presente progetto?</w:t>
      </w:r>
    </w:p>
    <w:p w14:paraId="09B9361C" w14:textId="77777777" w:rsidR="00161F91" w:rsidRDefault="00161F91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016245" w:rsidRPr="00161F91" w14:paraId="3E5759DE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215D8E71" w14:textId="79FCB81B" w:rsidR="00161F91" w:rsidRPr="00161F91" w:rsidRDefault="00161F91" w:rsidP="00161F91">
            <w:pPr>
              <w:spacing w:before="360" w:after="120"/>
              <w:rPr>
                <w:lang w:val="it-CH"/>
              </w:rPr>
            </w:pPr>
            <w:r w:rsidRPr="00161F91">
              <w:rPr>
                <w:b/>
                <w:lang w:val="it-CH"/>
              </w:rPr>
              <w:lastRenderedPageBreak/>
              <w:t xml:space="preserve">Referenza </w:t>
            </w:r>
            <w:r>
              <w:rPr>
                <w:b/>
                <w:lang w:val="it-CH"/>
              </w:rPr>
              <w:t>2 (se necessario)</w:t>
            </w:r>
          </w:p>
          <w:p w14:paraId="1D2E365B" w14:textId="77777777" w:rsidR="00161F91" w:rsidRPr="00161F91" w:rsidRDefault="00161F91" w:rsidP="00161F91">
            <w:pPr>
              <w:tabs>
                <w:tab w:val="left" w:pos="4320"/>
                <w:tab w:val="left" w:pos="10080"/>
              </w:tabs>
              <w:spacing w:before="120" w:after="120"/>
              <w:rPr>
                <w:b/>
                <w:lang w:val="it-CH"/>
              </w:rPr>
            </w:pPr>
            <w:r w:rsidRPr="00161F91">
              <w:rPr>
                <w:lang w:val="it-CH"/>
              </w:rPr>
              <w:t>Per la persona chiave con la funzione:</w:t>
            </w:r>
            <w:r w:rsidRPr="00161F91">
              <w:rPr>
                <w:lang w:val="it-CH"/>
              </w:rPr>
              <w:tab/>
            </w:r>
            <w:r w:rsidRPr="00161F91">
              <w:rPr>
                <w:b/>
                <w:lang w:val="it-CH"/>
              </w:rPr>
              <w:t>Capoprogetto</w:t>
            </w:r>
          </w:p>
          <w:p w14:paraId="10E80878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Cognome:</w:t>
            </w:r>
          </w:p>
          <w:p w14:paraId="30999B0B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Nome:</w:t>
            </w:r>
          </w:p>
          <w:p w14:paraId="0FDDB85C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Azienda:</w:t>
            </w:r>
          </w:p>
          <w:p w14:paraId="47F66036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Professione, anno di diploma:</w:t>
            </w:r>
          </w:p>
          <w:p w14:paraId="51D5D9B3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Formazione/perfezionamento:</w:t>
            </w:r>
          </w:p>
          <w:p w14:paraId="140D78F4" w14:textId="77777777" w:rsidR="00161F91" w:rsidRPr="00161F91" w:rsidRDefault="00161F91" w:rsidP="00161F91">
            <w:pPr>
              <w:spacing w:before="360" w:after="120"/>
              <w:rPr>
                <w:lang w:val="it-CH"/>
              </w:rPr>
            </w:pPr>
            <w:r w:rsidRPr="00161F91">
              <w:rPr>
                <w:lang w:val="it-CH"/>
              </w:rPr>
              <w:t>Progetto:</w:t>
            </w:r>
          </w:p>
          <w:p w14:paraId="63E5E2B5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Periodo:</w:t>
            </w:r>
          </w:p>
          <w:p w14:paraId="05373132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Volume dell’investimento:</w:t>
            </w:r>
          </w:p>
          <w:p w14:paraId="3166ECCF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Lavori / prestazioni effettuati dalla persona chiave (indicazioni su funzione e periodo):</w:t>
            </w:r>
          </w:p>
          <w:p w14:paraId="54978A07" w14:textId="77777777" w:rsidR="00161F91" w:rsidRPr="00161F91" w:rsidRDefault="00161F91" w:rsidP="00161F91">
            <w:pPr>
              <w:spacing w:before="360" w:after="120"/>
              <w:rPr>
                <w:lang w:val="it-CH"/>
              </w:rPr>
            </w:pPr>
            <w:r w:rsidRPr="00161F91">
              <w:rPr>
                <w:lang w:val="it-CH"/>
              </w:rPr>
              <w:t>Persona di contatto del committente, indicato quale referenza, autorizzata a fornire informazioni:</w:t>
            </w:r>
          </w:p>
          <w:p w14:paraId="54971DA9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Committente:</w:t>
            </w:r>
          </w:p>
          <w:p w14:paraId="4459C48B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Funzione:</w:t>
            </w:r>
          </w:p>
          <w:p w14:paraId="42D5F4C5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Nome:</w:t>
            </w:r>
          </w:p>
          <w:p w14:paraId="251BEF1A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Indirizzo:</w:t>
            </w:r>
          </w:p>
          <w:p w14:paraId="3BB08180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E-mail:</w:t>
            </w:r>
          </w:p>
          <w:p w14:paraId="7D64E928" w14:textId="77777777" w:rsidR="00161F91" w:rsidRPr="00161F91" w:rsidRDefault="00161F91" w:rsidP="00161F91">
            <w:pPr>
              <w:spacing w:before="120" w:after="120"/>
              <w:rPr>
                <w:lang w:val="it-CH"/>
              </w:rPr>
            </w:pPr>
            <w:r w:rsidRPr="00161F91">
              <w:rPr>
                <w:lang w:val="it-CH"/>
              </w:rPr>
              <w:t>Fax:</w:t>
            </w:r>
          </w:p>
          <w:p w14:paraId="2351A5AF" w14:textId="77777777" w:rsidR="00161F91" w:rsidRPr="00161F91" w:rsidRDefault="00161F91" w:rsidP="00161F91">
            <w:pPr>
              <w:spacing w:before="120" w:after="360"/>
              <w:rPr>
                <w:lang w:val="it-CH"/>
              </w:rPr>
            </w:pPr>
            <w:r w:rsidRPr="00161F91">
              <w:rPr>
                <w:lang w:val="it-CH"/>
              </w:rPr>
              <w:t>Telefono:</w:t>
            </w:r>
          </w:p>
          <w:p w14:paraId="0E4DF1AF" w14:textId="77777777" w:rsidR="00161F91" w:rsidRPr="00161F91" w:rsidRDefault="00161F91" w:rsidP="00161F91">
            <w:pPr>
              <w:rPr>
                <w:lang w:val="it-CH"/>
              </w:rPr>
            </w:pPr>
            <w:r w:rsidRPr="00161F91">
              <w:rPr>
                <w:lang w:val="it-CH"/>
              </w:rPr>
              <w:t>In che misura il progetto indicato è equiparabile al presente progetto?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864"/>
            </w:tblGrid>
            <w:tr w:rsidR="00161F91" w:rsidRPr="00161F91" w14:paraId="56AADD6F" w14:textId="77777777" w:rsidTr="0047337E">
              <w:trPr>
                <w:trHeight w:val="1440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FFFFFF"/>
                </w:tcPr>
                <w:p w14:paraId="5F3D8882" w14:textId="77777777" w:rsidR="00161F91" w:rsidRPr="00161F91" w:rsidRDefault="00161F91" w:rsidP="00161F91">
                  <w:pPr>
                    <w:rPr>
                      <w:lang w:val="it-CH"/>
                    </w:rPr>
                  </w:pPr>
                </w:p>
              </w:tc>
            </w:tr>
          </w:tbl>
          <w:p w14:paraId="73FDCEFA" w14:textId="77777777" w:rsidR="00161F91" w:rsidRPr="00161F91" w:rsidRDefault="00161F91" w:rsidP="00161F91">
            <w:pPr>
              <w:spacing w:before="240"/>
              <w:rPr>
                <w:lang w:val="it-CH"/>
              </w:rPr>
            </w:pPr>
            <w:r w:rsidRPr="00161F91">
              <w:rPr>
                <w:lang w:val="it-CH"/>
              </w:rPr>
              <w:t>In che misura i lavori effettuati sono equiparabili ai lavori previsti dal presente progetto?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864"/>
            </w:tblGrid>
            <w:tr w:rsidR="00161F91" w:rsidRPr="00161F91" w14:paraId="1D028C9B" w14:textId="77777777" w:rsidTr="0047337E">
              <w:trPr>
                <w:trHeight w:val="1440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FFFFFF"/>
                </w:tcPr>
                <w:p w14:paraId="6AFA3CFC" w14:textId="77777777" w:rsidR="00161F91" w:rsidRPr="00161F91" w:rsidRDefault="00161F91" w:rsidP="00161F91">
                  <w:pPr>
                    <w:rPr>
                      <w:lang w:val="it-CH"/>
                    </w:rPr>
                  </w:pPr>
                </w:p>
              </w:tc>
            </w:tr>
          </w:tbl>
          <w:p w14:paraId="4A33BFF1" w14:textId="77A82C52" w:rsidR="00016245" w:rsidRPr="00161F91" w:rsidRDefault="00016245">
            <w:pPr>
              <w:rPr>
                <w:lang w:val="it-CH"/>
              </w:rPr>
            </w:pPr>
          </w:p>
        </w:tc>
      </w:tr>
    </w:tbl>
    <w:p w14:paraId="381F60E8" w14:textId="77777777" w:rsidR="00016245" w:rsidRDefault="003951FE">
      <w:pPr>
        <w:pStyle w:val="KBOBTitel3"/>
        <w:pageBreakBefore/>
      </w:pPr>
      <w:proofErr w:type="spellStart"/>
      <w:r>
        <w:lastRenderedPageBreak/>
        <w:t>Sostituto</w:t>
      </w:r>
      <w:proofErr w:type="spellEnd"/>
      <w:r>
        <w:t xml:space="preserve"> </w:t>
      </w:r>
      <w:proofErr w:type="spellStart"/>
      <w:r>
        <w:t>capoprogetto</w:t>
      </w:r>
      <w:proofErr w:type="spellEnd"/>
    </w:p>
    <w:p w14:paraId="26D57428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 xml:space="preserve">Referenza della persona chiave </w:t>
      </w:r>
      <w:r w:rsidRPr="00161F91">
        <w:rPr>
          <w:lang w:val="it-CH"/>
        </w:rPr>
        <w:t>concernente la gestione di 1 progetto comparabile al compito previsto</w:t>
      </w:r>
    </w:p>
    <w:p w14:paraId="65D5EE22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b/>
          <w:lang w:val="it-CH"/>
        </w:rPr>
        <w:t>Referenza 1</w:t>
      </w:r>
    </w:p>
    <w:p w14:paraId="5B1D72C1" w14:textId="77777777" w:rsidR="00016245" w:rsidRPr="00161F91" w:rsidRDefault="003951FE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161F91">
        <w:rPr>
          <w:lang w:val="it-CH"/>
        </w:rPr>
        <w:t>Per la persona chiave con la funzione:</w:t>
      </w:r>
      <w:r w:rsidRPr="00161F91">
        <w:rPr>
          <w:lang w:val="it-CH"/>
        </w:rPr>
        <w:tab/>
      </w:r>
      <w:r w:rsidRPr="00161F91">
        <w:rPr>
          <w:b/>
          <w:lang w:val="it-CH"/>
        </w:rPr>
        <w:t>Sostituto capoprogetto</w:t>
      </w:r>
    </w:p>
    <w:p w14:paraId="13C83F3E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Cognome:</w:t>
      </w:r>
    </w:p>
    <w:p w14:paraId="042EDAEF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Nome:</w:t>
      </w:r>
    </w:p>
    <w:p w14:paraId="1491B926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Azienda:</w:t>
      </w:r>
    </w:p>
    <w:p w14:paraId="3578B4BB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Professione, anno di diploma:</w:t>
      </w:r>
    </w:p>
    <w:p w14:paraId="72BA402C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Formazione/perfezionamento:</w:t>
      </w:r>
    </w:p>
    <w:p w14:paraId="6E3CDACF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lang w:val="it-CH"/>
        </w:rPr>
        <w:t>Progetto:</w:t>
      </w:r>
    </w:p>
    <w:p w14:paraId="2FA316BC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Periodo:</w:t>
      </w:r>
    </w:p>
    <w:p w14:paraId="1EABF48E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Volume dell</w:t>
      </w:r>
      <w:r w:rsidRPr="00161F91">
        <w:rPr>
          <w:lang w:val="it-CH"/>
        </w:rPr>
        <w:t>’investimento:</w:t>
      </w:r>
    </w:p>
    <w:p w14:paraId="45D19F49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Lavori / prestazioni effettuati dalla persona chiave (indicazioni su funzione e periodo):</w:t>
      </w:r>
    </w:p>
    <w:p w14:paraId="15D89A19" w14:textId="77777777" w:rsidR="00016245" w:rsidRPr="00161F91" w:rsidRDefault="003951FE">
      <w:pPr>
        <w:spacing w:before="360" w:after="120"/>
        <w:rPr>
          <w:lang w:val="it-CH"/>
        </w:rPr>
      </w:pPr>
      <w:r w:rsidRPr="00161F91">
        <w:rPr>
          <w:lang w:val="it-CH"/>
        </w:rPr>
        <w:t>Persona di contatto del committente, indicato quale referenza, autorizzata a fornire informazioni:</w:t>
      </w:r>
    </w:p>
    <w:p w14:paraId="319C7E1C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Committente:</w:t>
      </w:r>
    </w:p>
    <w:p w14:paraId="5B9EC785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Funzione:</w:t>
      </w:r>
    </w:p>
    <w:p w14:paraId="755920DD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Nome:</w:t>
      </w:r>
    </w:p>
    <w:p w14:paraId="774EBF89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Indirizzo:</w:t>
      </w:r>
    </w:p>
    <w:p w14:paraId="2316D159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E-mail:</w:t>
      </w:r>
    </w:p>
    <w:p w14:paraId="3D6A106F" w14:textId="77777777" w:rsidR="00016245" w:rsidRPr="00161F91" w:rsidRDefault="003951FE">
      <w:pPr>
        <w:spacing w:before="120" w:after="120"/>
        <w:rPr>
          <w:lang w:val="it-CH"/>
        </w:rPr>
      </w:pPr>
      <w:r w:rsidRPr="00161F91">
        <w:rPr>
          <w:lang w:val="it-CH"/>
        </w:rPr>
        <w:t>Fax:</w:t>
      </w:r>
    </w:p>
    <w:p w14:paraId="290548A5" w14:textId="77777777" w:rsidR="00016245" w:rsidRPr="00161F91" w:rsidRDefault="003951FE">
      <w:pPr>
        <w:spacing w:before="120" w:after="360"/>
        <w:rPr>
          <w:lang w:val="it-CH"/>
        </w:rPr>
      </w:pPr>
      <w:r w:rsidRPr="00161F91">
        <w:rPr>
          <w:lang w:val="it-CH"/>
        </w:rPr>
        <w:t>Telefono:</w:t>
      </w:r>
    </w:p>
    <w:p w14:paraId="4AC09F02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016245" w:rsidRPr="00161F91" w14:paraId="6A63CEE3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5AA0EAFD" w14:textId="77777777" w:rsidR="00016245" w:rsidRPr="00161F91" w:rsidRDefault="00016245">
            <w:pPr>
              <w:rPr>
                <w:lang w:val="it-CH"/>
              </w:rPr>
            </w:pPr>
          </w:p>
        </w:tc>
      </w:tr>
    </w:tbl>
    <w:p w14:paraId="1204D8A6" w14:textId="77777777" w:rsidR="00016245" w:rsidRPr="00161F91" w:rsidRDefault="003951FE">
      <w:pPr>
        <w:spacing w:before="240"/>
        <w:rPr>
          <w:lang w:val="it-CH"/>
        </w:rPr>
      </w:pPr>
      <w:r w:rsidRPr="00161F91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016245" w:rsidRPr="00161F91" w14:paraId="6C3C5116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5EF80748" w14:textId="77777777" w:rsidR="00016245" w:rsidRPr="00161F91" w:rsidRDefault="00016245">
            <w:pPr>
              <w:rPr>
                <w:lang w:val="it-CH"/>
              </w:rPr>
            </w:pPr>
          </w:p>
        </w:tc>
      </w:tr>
    </w:tbl>
    <w:p w14:paraId="11D5E12A" w14:textId="77777777" w:rsidR="00016245" w:rsidRDefault="003951FE">
      <w:pPr>
        <w:pStyle w:val="KBOBTitel2"/>
        <w:pageBreakBefore/>
        <w:numPr>
          <w:ilvl w:val="1"/>
          <w:numId w:val="33"/>
        </w:numPr>
      </w:pPr>
      <w:proofErr w:type="spellStart"/>
      <w:r>
        <w:lastRenderedPageBreak/>
        <w:t>Tabella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prezzi</w:t>
      </w:r>
      <w:proofErr w:type="spellEnd"/>
    </w:p>
    <w:p w14:paraId="3C7D5CBA" w14:textId="43AD41B2" w:rsidR="00161F91" w:rsidRDefault="00161F91" w:rsidP="00161F91">
      <w:pPr>
        <w:rPr>
          <w:lang w:val="it-CH"/>
        </w:rPr>
      </w:pPr>
      <w:r>
        <w:rPr>
          <w:lang w:val="it-CH"/>
        </w:rPr>
        <w:t xml:space="preserve">Indicazioni dell'offerente nel documento Allegato A02 </w:t>
      </w:r>
      <w:r>
        <w:rPr>
          <w:lang w:val="it-CH"/>
        </w:rPr>
        <w:t xml:space="preserve">(Tabella delle prestazioni) </w:t>
      </w:r>
      <w:r>
        <w:rPr>
          <w:lang w:val="it-CH"/>
        </w:rPr>
        <w:t>della presente documentazione di offerta.</w:t>
      </w:r>
    </w:p>
    <w:p w14:paraId="305B0F15" w14:textId="77777777" w:rsidR="00161F91" w:rsidRDefault="00161F91" w:rsidP="00161F91">
      <w:pPr>
        <w:rPr>
          <w:lang w:val="it-CH"/>
        </w:rPr>
      </w:pPr>
      <w:r>
        <w:rPr>
          <w:lang w:val="it-CH"/>
        </w:rPr>
        <w:t>Nell’allegato A02 vanno compilate tutte le caselle a sfondo giallo. Non sono ammesse modifiche del montante ore prescritto. Tali indicazioni costituiscono una base di calcolo e servono a garantire la equa confrontabilità delle offerte. Offerte con un tariffario medio sono considerate irricevibili e pertanto escluse.</w:t>
      </w:r>
    </w:p>
    <w:p w14:paraId="305E655B" w14:textId="77777777" w:rsidR="00161F91" w:rsidRDefault="00161F91" w:rsidP="00161F91">
      <w:pPr>
        <w:rPr>
          <w:lang w:val="it-CH"/>
        </w:rPr>
      </w:pPr>
      <w:r>
        <w:rPr>
          <w:lang w:val="it-CH"/>
        </w:rPr>
        <w:t>Il montante di ore prescritto è da giustificare. Con la presentazione dell'offerta l'offerente si dichiara d'accordo con le ore di lavoro preventivate.</w:t>
      </w:r>
    </w:p>
    <w:p w14:paraId="30632DE6" w14:textId="77777777" w:rsidR="00161F91" w:rsidRDefault="00161F91" w:rsidP="00161F91">
      <w:pPr>
        <w:rPr>
          <w:lang w:val="it-CH"/>
        </w:rPr>
      </w:pPr>
    </w:p>
    <w:p w14:paraId="67E4A239" w14:textId="77777777" w:rsidR="00161F91" w:rsidRDefault="00161F91" w:rsidP="00161F91">
      <w:pPr>
        <w:rPr>
          <w:b/>
          <w:lang w:val="it-CH"/>
        </w:rPr>
      </w:pPr>
      <w:r>
        <w:rPr>
          <w:b/>
          <w:lang w:val="it-CH"/>
        </w:rPr>
        <w:t>Elenco dei collaboratori</w:t>
      </w:r>
    </w:p>
    <w:p w14:paraId="49306476" w14:textId="77777777" w:rsidR="00161F91" w:rsidRDefault="00161F91" w:rsidP="00161F91">
      <w:pPr>
        <w:rPr>
          <w:lang w:val="it-CH"/>
        </w:rPr>
      </w:pPr>
      <w:r>
        <w:rPr>
          <w:lang w:val="it-CH"/>
        </w:rPr>
        <w:t>Un elenco dei lavoratori previsti dev'essere allegato all'offerta degli onorari (formato libero). Tali elenchi devono contenere per ciascun/a collaboratore/collaboratrice i seguenti dati:</w:t>
      </w:r>
    </w:p>
    <w:p w14:paraId="608AD117" w14:textId="77777777" w:rsidR="00161F91" w:rsidRDefault="00161F91" w:rsidP="00161F91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>Cognome e nome</w:t>
      </w:r>
    </w:p>
    <w:p w14:paraId="48845179" w14:textId="77777777" w:rsidR="00161F91" w:rsidRDefault="00161F91" w:rsidP="00161F91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>Anno di nascita</w:t>
      </w:r>
    </w:p>
    <w:p w14:paraId="17365AF0" w14:textId="77777777" w:rsidR="00161F91" w:rsidRDefault="00161F91" w:rsidP="00161F91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 xml:space="preserve">Formazione professionale, anno di fine tirocinio/diploma </w:t>
      </w:r>
    </w:p>
    <w:p w14:paraId="1B4B63B6" w14:textId="77777777" w:rsidR="00161F91" w:rsidRDefault="00161F91" w:rsidP="00161F91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 xml:space="preserve">Numero di anni di esperienza professionale </w:t>
      </w:r>
    </w:p>
    <w:p w14:paraId="363CEB46" w14:textId="77777777" w:rsidR="00161F91" w:rsidRDefault="00161F91" w:rsidP="00161F91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 xml:space="preserve">Categoria di onorario </w:t>
      </w:r>
    </w:p>
    <w:p w14:paraId="5A1AB212" w14:textId="77777777" w:rsidR="00161F91" w:rsidRDefault="00161F91" w:rsidP="00161F91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>Settore tecnico e d'attività</w:t>
      </w:r>
    </w:p>
    <w:p w14:paraId="4D2E4DFB" w14:textId="77777777" w:rsidR="00161F91" w:rsidRDefault="00161F91" w:rsidP="00161F91">
      <w:pPr>
        <w:rPr>
          <w:sz w:val="16"/>
        </w:rPr>
      </w:pPr>
    </w:p>
    <w:p w14:paraId="48B9C633" w14:textId="77777777" w:rsidR="00016245" w:rsidRDefault="00016245">
      <w:pPr>
        <w:rPr>
          <w:sz w:val="16"/>
        </w:rPr>
      </w:pPr>
    </w:p>
    <w:p w14:paraId="19F568D9" w14:textId="77777777" w:rsidR="00016245" w:rsidRPr="00161F91" w:rsidRDefault="003951FE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161F91">
        <w:rPr>
          <w:lang w:val="it-CH"/>
        </w:rPr>
        <w:lastRenderedPageBreak/>
        <w:t>Analisi dei compiti indicati / procedura proposta</w:t>
      </w:r>
    </w:p>
    <w:p w14:paraId="76C409E5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Bando di concorso punto 4.6, criterio CA3:</w:t>
      </w:r>
    </w:p>
    <w:p w14:paraId="59BC97D1" w14:textId="77777777" w:rsidR="00016245" w:rsidRPr="00161F91" w:rsidRDefault="00016245">
      <w:pPr>
        <w:rPr>
          <w:lang w:val="it-CH"/>
        </w:rPr>
      </w:pPr>
    </w:p>
    <w:p w14:paraId="3319100F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 xml:space="preserve">Analisi dei compiti e modo di </w:t>
      </w:r>
      <w:r w:rsidRPr="00161F91">
        <w:rPr>
          <w:lang w:val="it-CH"/>
        </w:rPr>
        <w:t>procedere indicati dal committente dal punto di vista dell’offerente (max. 2 pagine A4):</w:t>
      </w:r>
    </w:p>
    <w:p w14:paraId="6389CED6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L'offerente deve fornire un'analisi dei compiti (con descrizione degli aspetti e difficoltà principali del progetto) e una proposta del modo di procedere.</w:t>
      </w:r>
    </w:p>
    <w:p w14:paraId="38D0DB35" w14:textId="77777777" w:rsidR="00016245" w:rsidRPr="00161F91" w:rsidRDefault="00016245">
      <w:pPr>
        <w:rPr>
          <w:lang w:val="it-CH"/>
        </w:rPr>
      </w:pPr>
    </w:p>
    <w:p w14:paraId="3F765692" w14:textId="77777777" w:rsidR="00016245" w:rsidRPr="00161F91" w:rsidRDefault="00016245">
      <w:pPr>
        <w:rPr>
          <w:lang w:val="it-CH"/>
        </w:rPr>
      </w:pPr>
    </w:p>
    <w:p w14:paraId="39E40278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Analisi de</w:t>
      </w:r>
      <w:r w:rsidRPr="00161F91">
        <w:rPr>
          <w:lang w:val="it-CH"/>
        </w:rPr>
        <w:t>lla sostenibilità (max. 2 pagine A4):</w:t>
      </w:r>
    </w:p>
    <w:p w14:paraId="7B3F90DA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 xml:space="preserve">L'offerente deve fornire un'analisi della sostenibilità </w:t>
      </w:r>
      <w:proofErr w:type="gramStart"/>
      <w:r w:rsidRPr="00161F91">
        <w:rPr>
          <w:lang w:val="it-CH"/>
        </w:rPr>
        <w:t>dal punti</w:t>
      </w:r>
      <w:proofErr w:type="gramEnd"/>
      <w:r w:rsidRPr="00161F91">
        <w:rPr>
          <w:lang w:val="it-CH"/>
        </w:rPr>
        <w:t xml:space="preserve"> di vista economico, sociale ed ecologico</w:t>
      </w:r>
    </w:p>
    <w:p w14:paraId="50A5048A" w14:textId="77777777" w:rsidR="00016245" w:rsidRDefault="003951FE">
      <w:pPr>
        <w:pStyle w:val="KBOBTitel2"/>
        <w:pageBreakBefore/>
        <w:numPr>
          <w:ilvl w:val="1"/>
          <w:numId w:val="33"/>
        </w:numPr>
      </w:pPr>
      <w:proofErr w:type="spellStart"/>
      <w:r>
        <w:lastRenderedPageBreak/>
        <w:t>Organigramma</w:t>
      </w:r>
      <w:proofErr w:type="spellEnd"/>
    </w:p>
    <w:p w14:paraId="65ABFA06" w14:textId="77777777" w:rsidR="00016245" w:rsidRPr="00161F91" w:rsidRDefault="003951FE">
      <w:pPr>
        <w:rPr>
          <w:lang w:val="it-CH"/>
        </w:rPr>
      </w:pPr>
      <w:r w:rsidRPr="00161F91">
        <w:rPr>
          <w:lang w:val="it-CH"/>
        </w:rPr>
        <w:t>(Organigramma dell’offerente / mandatario relativo al progetto, con indicazione del gruppo di lavo</w:t>
      </w:r>
      <w:r w:rsidRPr="00161F91">
        <w:rPr>
          <w:lang w:val="it-CH"/>
        </w:rPr>
        <w:t>ro, delle persone che ne fanno parte e delle rispettive funzioni, nonché rappresentazione del collegamento con l'organigramma del committente.)</w:t>
      </w:r>
    </w:p>
    <w:p w14:paraId="33DE8A31" w14:textId="77777777" w:rsidR="00016245" w:rsidRPr="00161F91" w:rsidRDefault="003951FE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161F91">
        <w:rPr>
          <w:lang w:val="it-CH"/>
        </w:rPr>
        <w:lastRenderedPageBreak/>
        <w:t>Spiegazioni relative all’offerta dal punto di vista dell’offe</w:t>
      </w:r>
      <w:r w:rsidRPr="00161F91">
        <w:rPr>
          <w:lang w:val="it-CH"/>
        </w:rPr>
        <w:t>rente</w:t>
      </w:r>
    </w:p>
    <w:p w14:paraId="7B685463" w14:textId="77777777" w:rsidR="00016245" w:rsidRPr="00161F91" w:rsidRDefault="003951FE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161F91">
        <w:rPr>
          <w:lang w:val="it-CH"/>
        </w:rPr>
        <w:lastRenderedPageBreak/>
        <w:t>Ulteriori elementi del contratto / Indicazioni sui criteri di aggiudicazione</w:t>
      </w:r>
    </w:p>
    <w:p w14:paraId="6C7A4AF4" w14:textId="235CA412" w:rsidR="00016245" w:rsidRPr="00161F91" w:rsidRDefault="003951FE">
      <w:pPr>
        <w:rPr>
          <w:lang w:val="it-CH"/>
        </w:rPr>
      </w:pPr>
      <w:r w:rsidRPr="00161F91">
        <w:rPr>
          <w:lang w:val="it-CH"/>
        </w:rPr>
        <w:t>alle pagine 2.1.</w:t>
      </w:r>
      <w:r w:rsidR="00161F91">
        <w:rPr>
          <w:lang w:val="it-CH"/>
        </w:rPr>
        <w:t>5</w:t>
      </w:r>
      <w:r w:rsidRPr="00161F91">
        <w:rPr>
          <w:lang w:val="it-CH"/>
        </w:rPr>
        <w:t>.1 e 2.1.</w:t>
      </w:r>
      <w:r w:rsidR="00161F91">
        <w:rPr>
          <w:lang w:val="it-CH"/>
        </w:rPr>
        <w:t>5</w:t>
      </w:r>
      <w:r w:rsidRPr="00161F91">
        <w:rPr>
          <w:lang w:val="it-CH"/>
        </w:rPr>
        <w:t>.2 l’offerente può fornire indicazioni complementari sugli ulteriori criteri di aggiudicazione, ossia:</w:t>
      </w:r>
    </w:p>
    <w:p w14:paraId="2A9A6F8C" w14:textId="77777777" w:rsidR="00016245" w:rsidRDefault="003951FE">
      <w:r w:rsidRPr="00161F91">
        <w:rPr>
          <w:lang w:val="it-CH"/>
        </w:rPr>
        <w:t>Per CA2: indicazioni sull’esperienza profes</w:t>
      </w:r>
      <w:r w:rsidRPr="00161F91">
        <w:rPr>
          <w:lang w:val="it-CH"/>
        </w:rPr>
        <w:t xml:space="preserve">sionale delle persone chiave, quali curriculum vitae, durata dell’attività svolta, formazione e specializzazione, indicazioni su attività in progetti concreti con riferimento alle prestazioni previste, indicazioni sulle referenze ecc. </w:t>
      </w:r>
      <w:r>
        <w:t xml:space="preserve">[max. 3 </w:t>
      </w:r>
      <w:proofErr w:type="spellStart"/>
      <w:r>
        <w:t>pagine</w:t>
      </w:r>
      <w:proofErr w:type="spellEnd"/>
      <w:r>
        <w:t>/</w:t>
      </w:r>
      <w:proofErr w:type="spellStart"/>
      <w:r>
        <w:t>person</w:t>
      </w:r>
      <w:r>
        <w:t>a</w:t>
      </w:r>
      <w:proofErr w:type="spellEnd"/>
      <w:r>
        <w:t>] e</w:t>
      </w:r>
    </w:p>
    <w:p w14:paraId="01B61FE9" w14:textId="77777777" w:rsidR="00016245" w:rsidRDefault="003951FE">
      <w:r w:rsidRPr="00161F91">
        <w:rPr>
          <w:lang w:val="it-CH"/>
        </w:rPr>
        <w:t xml:space="preserve">Per CA1: indicazioni sulle competenze e le referenze dell’impresa quali esperienze, attività in progetti concreti ecc. </w:t>
      </w:r>
      <w:r>
        <w:t xml:space="preserve">[max. 3 </w:t>
      </w:r>
      <w:proofErr w:type="spellStart"/>
      <w:r>
        <w:t>pagine</w:t>
      </w:r>
      <w:proofErr w:type="spellEnd"/>
      <w:r>
        <w:t>].</w:t>
      </w:r>
    </w:p>
    <w:p w14:paraId="42F2DD26" w14:textId="77777777" w:rsidR="00016245" w:rsidRPr="00161F91" w:rsidRDefault="003951FE">
      <w:pPr>
        <w:pStyle w:val="KBOBTitel3"/>
        <w:pageBreakBefore/>
        <w:numPr>
          <w:ilvl w:val="2"/>
          <w:numId w:val="33"/>
        </w:numPr>
        <w:rPr>
          <w:lang w:val="it-CH"/>
        </w:rPr>
      </w:pPr>
      <w:r w:rsidRPr="00161F91">
        <w:rPr>
          <w:lang w:val="it-CH"/>
        </w:rPr>
        <w:lastRenderedPageBreak/>
        <w:t>Competenze e referenze delle persone chiave relative ai compiti da eseguire</w:t>
      </w:r>
    </w:p>
    <w:p w14:paraId="7A1ADAC9" w14:textId="77777777" w:rsidR="00016245" w:rsidRPr="00161F91" w:rsidRDefault="00016245">
      <w:pPr>
        <w:rPr>
          <w:lang w:val="it-CH"/>
        </w:rPr>
      </w:pPr>
    </w:p>
    <w:p w14:paraId="73485C02" w14:textId="4106F5AE" w:rsidR="00016245" w:rsidRPr="00161F91" w:rsidRDefault="003951FE">
      <w:pPr>
        <w:pStyle w:val="KBOBTitel3"/>
        <w:pageBreakBefore/>
        <w:numPr>
          <w:ilvl w:val="2"/>
          <w:numId w:val="33"/>
        </w:numPr>
        <w:rPr>
          <w:lang w:val="it-CH"/>
        </w:rPr>
      </w:pPr>
      <w:r w:rsidRPr="00161F91">
        <w:rPr>
          <w:lang w:val="it-CH"/>
        </w:rPr>
        <w:lastRenderedPageBreak/>
        <w:t xml:space="preserve">Competenze e referenze </w:t>
      </w:r>
      <w:r w:rsidRPr="00161F91">
        <w:rPr>
          <w:lang w:val="it-CH"/>
        </w:rPr>
        <w:t>dell’impresa</w:t>
      </w:r>
      <w:r w:rsidRPr="00161F91">
        <w:rPr>
          <w:lang w:val="it-CH"/>
        </w:rPr>
        <w:t xml:space="preserve"> relative ai compiti da eseguire</w:t>
      </w:r>
    </w:p>
    <w:p w14:paraId="39FEB6D5" w14:textId="77777777" w:rsidR="00016245" w:rsidRPr="00161F91" w:rsidRDefault="00016245">
      <w:pPr>
        <w:rPr>
          <w:lang w:val="it-CH"/>
        </w:rPr>
      </w:pPr>
    </w:p>
    <w:p w14:paraId="7BB8D7D3" w14:textId="77777777" w:rsidR="00016245" w:rsidRPr="00161F91" w:rsidRDefault="00016245">
      <w:pPr>
        <w:rPr>
          <w:lang w:val="it-CH"/>
        </w:rPr>
      </w:pPr>
    </w:p>
    <w:sectPr w:rsidR="00016245" w:rsidRPr="00161F91" w:rsidSect="00977042">
      <w:headerReference w:type="first" r:id="rId12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740F3" w14:textId="77777777" w:rsidR="003951FE" w:rsidRDefault="003951FE">
      <w:pPr>
        <w:spacing w:before="0" w:after="0" w:line="240" w:lineRule="auto"/>
      </w:pPr>
      <w:r>
        <w:separator/>
      </w:r>
    </w:p>
  </w:endnote>
  <w:endnote w:type="continuationSeparator" w:id="0">
    <w:p w14:paraId="3D121B21" w14:textId="77777777" w:rsidR="003951FE" w:rsidRDefault="003951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016245" w14:paraId="28F2F92A" w14:textId="77777777" w:rsidTr="00916099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4A1C2962" w14:textId="77777777" w:rsidR="001A370E" w:rsidRPr="00B9636A" w:rsidRDefault="003951FE" w:rsidP="001A370E">
          <w:pPr>
            <w:rPr>
              <w:position w:val="-7"/>
              <w:sz w:val="15"/>
              <w:szCs w:val="15"/>
            </w:rPr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56C8332" w14:textId="77777777" w:rsidR="001A370E" w:rsidRDefault="003951FE" w:rsidP="001A370E">
          <w:pPr>
            <w:pStyle w:val="Pidipagina"/>
            <w:tabs>
              <w:tab w:val="left" w:pos="708"/>
            </w:tabs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1EF1F2E7" w14:textId="77777777" w:rsidR="001A370E" w:rsidRDefault="003951FE" w:rsidP="001A370E">
          <w:pPr>
            <w:pStyle w:val="Pidipagina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4300444F" w14:textId="77777777" w:rsidR="001A370E" w:rsidRDefault="003951FE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7C4973F8" w14:textId="77777777" w:rsidR="001A370E" w:rsidRDefault="003951FE" w:rsidP="002F7D5A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d</w:t>
          </w:r>
          <w:r>
            <w:t>i</w:t>
          </w:r>
          <w:r>
            <w:t xml:space="preserve">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2</w:t>
          </w:r>
          <w:r>
            <w:fldChar w:fldCharType="end"/>
          </w:r>
        </w:p>
      </w:tc>
    </w:tr>
  </w:tbl>
  <w:p w14:paraId="0C4D94B5" w14:textId="77777777" w:rsidR="001A370E" w:rsidRPr="00D33E17" w:rsidRDefault="003951FE" w:rsidP="001A37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728"/>
      <w:gridCol w:w="1855"/>
      <w:gridCol w:w="3044"/>
      <w:gridCol w:w="1621"/>
    </w:tblGrid>
    <w:tr w:rsidR="00016245" w14:paraId="3F9234FC" w14:textId="77777777" w:rsidTr="00977042">
      <w:trPr>
        <w:trHeight w:val="567"/>
      </w:trPr>
      <w:tc>
        <w:tcPr>
          <w:tcW w:w="144" w:type="dxa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382314F6" w14:textId="77777777" w:rsidR="005E107C" w:rsidRDefault="003951FE" w:rsidP="001A370E">
          <w:pPr>
            <w:pStyle w:val="Pidipagina"/>
          </w:pPr>
        </w:p>
      </w:tc>
      <w:tc>
        <w:tcPr>
          <w:tcW w:w="3401" w:type="dxa"/>
          <w:gridSpan w:val="2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34E7F404" w14:textId="77777777" w:rsidR="005E107C" w:rsidRPr="009464E0" w:rsidRDefault="003951FE" w:rsidP="00E11464">
          <w:pPr>
            <w:pStyle w:val="Pidipagina"/>
            <w:tabs>
              <w:tab w:val="left" w:pos="708"/>
            </w:tabs>
            <w:ind w:left="282"/>
          </w:pPr>
          <w:r w:rsidRPr="009464E0">
            <w:t xml:space="preserve">In collaborazione con </w:t>
          </w:r>
          <w:r w:rsidRPr="009464E0">
            <w:rPr>
              <w:b/>
              <w:i/>
            </w:rPr>
            <w:t>costruzionesvizzera</w:t>
          </w:r>
        </w:p>
      </w:tc>
      <w:tc>
        <w:tcPr>
          <w:tcW w:w="6520" w:type="dxa"/>
          <w:gridSpan w:val="3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4188FE57" w14:textId="77777777" w:rsidR="005E107C" w:rsidRDefault="003951FE" w:rsidP="001A370E">
          <w:pPr>
            <w:pStyle w:val="Pidipagina"/>
            <w:spacing w:line="240" w:lineRule="auto"/>
            <w:jc w:val="right"/>
          </w:pPr>
          <w:r>
            <w:rPr>
              <w:rFonts w:cs="Arial"/>
            </w:rPr>
            <w:drawing>
              <wp:inline distT="0" distB="0" distL="0" distR="0" wp14:anchorId="25B23EED" wp14:editId="4224C8F6">
                <wp:extent cx="2667000" cy="317500"/>
                <wp:effectExtent l="19050" t="0" r="0" b="0"/>
                <wp:docPr id="2" name="Bild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74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16245" w14:paraId="0D7B4C2B" w14:textId="77777777" w:rsidTr="00366508">
      <w:tc>
        <w:tcPr>
          <w:tcW w:w="144" w:type="dxa"/>
          <w:tcBorders>
            <w:top w:val="single" w:sz="6" w:space="0" w:color="auto"/>
            <w:bottom w:val="nil"/>
            <w:right w:val="nil"/>
          </w:tcBorders>
        </w:tcPr>
        <w:p w14:paraId="6707782B" w14:textId="77777777" w:rsidR="001A370E" w:rsidRPr="007444F9" w:rsidRDefault="003951FE" w:rsidP="0063230E">
          <w:pPr>
            <w:pStyle w:val="Pidipagina"/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2499F48C" w14:textId="77777777" w:rsidR="001A370E" w:rsidRDefault="003951FE" w:rsidP="00E11464">
          <w:pPr>
            <w:pStyle w:val="Pidipagina"/>
            <w:tabs>
              <w:tab w:val="left" w:pos="708"/>
              <w:tab w:val="right" w:pos="2673"/>
            </w:tabs>
            <w:ind w:left="282"/>
          </w:pPr>
          <w:r>
            <w:t>Copyright 2007 by KBOB</w:t>
          </w:r>
        </w:p>
      </w:tc>
      <w:tc>
        <w:tcPr>
          <w:tcW w:w="2583" w:type="dxa"/>
          <w:gridSpan w:val="2"/>
          <w:tcBorders>
            <w:top w:val="single" w:sz="6" w:space="0" w:color="auto"/>
            <w:left w:val="nil"/>
            <w:bottom w:val="nil"/>
            <w:right w:val="nil"/>
          </w:tcBorders>
        </w:tcPr>
        <w:p w14:paraId="41475A0E" w14:textId="77777777" w:rsidR="001A370E" w:rsidRDefault="003951FE" w:rsidP="00E11464">
          <w:pPr>
            <w:pStyle w:val="Pidipagina"/>
            <w:ind w:left="302"/>
          </w:pPr>
          <w:r>
            <w:t>Versione USTRA 4-2011 italiano</w:t>
          </w: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69569197" w14:textId="77777777" w:rsidR="001A370E" w:rsidRDefault="003951FE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91C4B23" w14:textId="77777777" w:rsidR="001A370E" w:rsidRDefault="003951FE" w:rsidP="000511AA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d</w:t>
          </w:r>
          <w:r>
            <w:t>i</w:t>
          </w:r>
          <w:r>
            <w:t xml:space="preserve">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4E25C7EA" w14:textId="77777777" w:rsidR="001A370E" w:rsidRPr="00477D2D" w:rsidRDefault="003951FE" w:rsidP="001A37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B2947" w14:textId="77777777" w:rsidR="003951FE" w:rsidRDefault="003951FE">
      <w:pPr>
        <w:spacing w:before="0" w:after="0" w:line="240" w:lineRule="auto"/>
      </w:pPr>
      <w:r>
        <w:separator/>
      </w:r>
    </w:p>
  </w:footnote>
  <w:footnote w:type="continuationSeparator" w:id="0">
    <w:p w14:paraId="70A6AD59" w14:textId="77777777" w:rsidR="003951FE" w:rsidRDefault="003951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016245" w14:paraId="41B34464" w14:textId="77777777">
      <w:trPr>
        <w:cantSplit/>
        <w:trHeight w:hRule="exact" w:val="267"/>
      </w:trPr>
      <w:tc>
        <w:tcPr>
          <w:tcW w:w="9214" w:type="dxa"/>
        </w:tcPr>
        <w:p w14:paraId="4A6938C2" w14:textId="77777777" w:rsidR="001A370E" w:rsidRPr="00D33E17" w:rsidRDefault="003951FE" w:rsidP="001A370E"/>
      </w:tc>
    </w:tr>
  </w:tbl>
  <w:p w14:paraId="155388F9" w14:textId="77777777" w:rsidR="001A370E" w:rsidRPr="00D33E17" w:rsidRDefault="003951FE" w:rsidP="001A37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016245" w:rsidRPr="00161F91" w14:paraId="2E395009" w14:textId="77777777" w:rsidTr="00EE0372">
      <w:trPr>
        <w:cantSplit/>
        <w:trHeight w:val="709"/>
      </w:trPr>
      <w:tc>
        <w:tcPr>
          <w:tcW w:w="5369" w:type="dxa"/>
          <w:tcMar>
            <w:left w:w="0" w:type="dxa"/>
          </w:tcMar>
        </w:tcPr>
        <w:p w14:paraId="3B603760" w14:textId="77777777" w:rsidR="004C2EC3" w:rsidRPr="00F84B4E" w:rsidRDefault="003951FE" w:rsidP="00684D4B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 wp14:anchorId="4475DDA3" wp14:editId="78C481BE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539377C" w14:textId="77777777" w:rsidR="004C2EC3" w:rsidRPr="00F84B4E" w:rsidRDefault="003951FE" w:rsidP="00483B17">
          <w:pPr>
            <w:tabs>
              <w:tab w:val="right" w:pos="9071"/>
            </w:tabs>
            <w:spacing w:line="240" w:lineRule="auto"/>
            <w:ind w:left="595" w:right="-40"/>
            <w:rPr>
              <w:b/>
              <w:kern w:val="22"/>
              <w:sz w:val="16"/>
              <w:szCs w:val="16"/>
            </w:rPr>
          </w:pPr>
        </w:p>
      </w:tc>
      <w:tc>
        <w:tcPr>
          <w:tcW w:w="5291" w:type="dxa"/>
          <w:tcBorders>
            <w:left w:val="nil"/>
          </w:tcBorders>
        </w:tcPr>
        <w:p w14:paraId="2F12998B" w14:textId="77777777" w:rsidR="00EE0372" w:rsidRPr="009464E0" w:rsidRDefault="003951FE" w:rsidP="00EE0372">
          <w:pPr>
            <w:tabs>
              <w:tab w:val="right" w:pos="9071"/>
            </w:tabs>
            <w:spacing w:line="240" w:lineRule="auto"/>
            <w:ind w:left="33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  <w:r>
            <w:rPr>
              <w:kern w:val="22"/>
              <w:sz w:val="16"/>
              <w:szCs w:val="16"/>
              <w:lang w:val="it-CH"/>
            </w:rPr>
            <w:br/>
          </w: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14:paraId="779928F5" w14:textId="77777777" w:rsidR="00EE0372" w:rsidRPr="009464E0" w:rsidRDefault="003951FE" w:rsidP="00EE0372">
          <w:pPr>
            <w:tabs>
              <w:tab w:val="right" w:pos="9071"/>
            </w:tabs>
            <w:spacing w:line="240" w:lineRule="auto"/>
            <w:ind w:left="335" w:right="-40"/>
            <w:rPr>
              <w:kern w:val="22"/>
              <w:sz w:val="16"/>
              <w:szCs w:val="16"/>
              <w:lang w:val="it-CH"/>
            </w:rPr>
          </w:pPr>
        </w:p>
        <w:p w14:paraId="49C53970" w14:textId="77777777" w:rsidR="004C2EC3" w:rsidRPr="004C2EC3" w:rsidRDefault="003951FE" w:rsidP="00EE0372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en-US"/>
            </w:rPr>
          </w:pPr>
          <w:r w:rsidRPr="009464E0">
            <w:rPr>
              <w:b/>
              <w:kern w:val="22"/>
              <w:lang w:val="it-CH"/>
            </w:rPr>
            <w:t>Ufficio federale delle strade USTRA</w:t>
          </w:r>
        </w:p>
      </w:tc>
    </w:tr>
  </w:tbl>
  <w:p w14:paraId="67C034A5" w14:textId="77777777" w:rsidR="004C2EC3" w:rsidRPr="004C2EC3" w:rsidRDefault="003951FE" w:rsidP="00684D4B">
    <w:pPr>
      <w:pStyle w:val="KBOB-Logo-Kopfzeile"/>
      <w:spacing w:before="0" w:after="0"/>
      <w:ind w:left="0"/>
      <w:rPr>
        <w:noProof w:val="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428D" w14:textId="77777777" w:rsidR="001A370E" w:rsidRPr="001F5C26" w:rsidRDefault="003951FE" w:rsidP="001A370E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041E61"/>
    <w:multiLevelType w:val="multilevel"/>
    <w:tmpl w:val="90548960"/>
    <w:numStyleLink w:val="KBOBTitelListe"/>
  </w:abstractNum>
  <w:abstractNum w:abstractNumId="12" w15:restartNumberingAfterBreak="0">
    <w:nsid w:val="1BA52EB3"/>
    <w:multiLevelType w:val="multilevel"/>
    <w:tmpl w:val="90548960"/>
    <w:styleLink w:val="KBOBTitelListe"/>
    <w:lvl w:ilvl="0">
      <w:numFmt w:val="decimal"/>
      <w:lvlText w:val="2.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5147EF"/>
    <w:multiLevelType w:val="multilevel"/>
    <w:tmpl w:val="90548960"/>
    <w:numStyleLink w:val="KBOBTitelListe"/>
  </w:abstractNum>
  <w:abstractNum w:abstractNumId="14" w15:restartNumberingAfterBreak="0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C74916"/>
    <w:multiLevelType w:val="multilevel"/>
    <w:tmpl w:val="90548960"/>
    <w:numStyleLink w:val="KBOBTitelListe"/>
  </w:abstractNum>
  <w:abstractNum w:abstractNumId="16" w15:restartNumberingAfterBreak="0">
    <w:nsid w:val="27146A0B"/>
    <w:multiLevelType w:val="hybridMultilevel"/>
    <w:tmpl w:val="5798BA8E"/>
    <w:lvl w:ilvl="0" w:tplc="CC240F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B38485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6FC950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BAEEE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92076A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B8E315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47493E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4487AB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674C15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D695BA8"/>
    <w:multiLevelType w:val="hybridMultilevel"/>
    <w:tmpl w:val="17DE13FA"/>
    <w:lvl w:ilvl="0" w:tplc="157EC45A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5D6C8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0E5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4C0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929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D52DE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2C02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FE54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2E15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10D66"/>
    <w:multiLevelType w:val="hybridMultilevel"/>
    <w:tmpl w:val="893889FE"/>
    <w:lvl w:ilvl="0" w:tplc="DB6C3C52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A218CC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D34A3A1A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6B04FEE0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7AC8AC92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CAEAF402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A71EC850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2D6AACEA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196A71F4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0" w15:restartNumberingAfterBreak="0">
    <w:nsid w:val="37C95ACA"/>
    <w:multiLevelType w:val="hybridMultilevel"/>
    <w:tmpl w:val="978A1B18"/>
    <w:lvl w:ilvl="0" w:tplc="F18068C2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6C9ADF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707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2D6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EE7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75459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F612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E14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7285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215A"/>
    <w:multiLevelType w:val="hybridMultilevel"/>
    <w:tmpl w:val="B4D87090"/>
    <w:lvl w:ilvl="0" w:tplc="C1D2467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C8FE4D4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24D02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AE69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F2EE93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D388C7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AD62D3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E6E993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4BA0D05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0D0FE6"/>
    <w:multiLevelType w:val="hybridMultilevel"/>
    <w:tmpl w:val="31B8E3E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4B1B30"/>
    <w:multiLevelType w:val="multilevel"/>
    <w:tmpl w:val="90548960"/>
    <w:numStyleLink w:val="KBOBTitelListe"/>
  </w:abstractNum>
  <w:abstractNum w:abstractNumId="25" w15:restartNumberingAfterBreak="0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9B3A9A"/>
    <w:multiLevelType w:val="hybridMultilevel"/>
    <w:tmpl w:val="102A645A"/>
    <w:lvl w:ilvl="0" w:tplc="D4B24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90FE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DC8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78B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A59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68A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0A6A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945F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C1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343EFC"/>
    <w:multiLevelType w:val="multilevel"/>
    <w:tmpl w:val="90548960"/>
    <w:numStyleLink w:val="KBOBTitelListe"/>
  </w:abstractNum>
  <w:abstractNum w:abstractNumId="28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2056D15"/>
    <w:multiLevelType w:val="multilevel"/>
    <w:tmpl w:val="E46245CA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6"/>
  </w:num>
  <w:num w:numId="2">
    <w:abstractNumId w:val="18"/>
  </w:num>
  <w:num w:numId="3">
    <w:abstractNumId w:val="28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7"/>
  </w:num>
  <w:num w:numId="17">
    <w:abstractNumId w:val="19"/>
  </w:num>
  <w:num w:numId="18">
    <w:abstractNumId w:val="16"/>
  </w:num>
  <w:num w:numId="19">
    <w:abstractNumId w:val="21"/>
  </w:num>
  <w:num w:numId="20">
    <w:abstractNumId w:val="10"/>
  </w:num>
  <w:num w:numId="21">
    <w:abstractNumId w:val="25"/>
  </w:num>
  <w:num w:numId="22">
    <w:abstractNumId w:val="12"/>
    <w:lvlOverride w:ilvl="0">
      <w:lvl w:ilvl="0">
        <w:start w:val="1"/>
        <w:numFmt w:val="decimal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9"/>
  </w:num>
  <w:num w:numId="26">
    <w:abstractNumId w:val="12"/>
  </w:num>
  <w:num w:numId="27">
    <w:abstractNumId w:val="15"/>
  </w:num>
  <w:num w:numId="28">
    <w:abstractNumId w:val="13"/>
  </w:num>
  <w:num w:numId="29">
    <w:abstractNumId w:val="11"/>
  </w:num>
  <w:num w:numId="30">
    <w:abstractNumId w:val="14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0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016245"/>
    <w:rsid w:val="00016245"/>
    <w:rsid w:val="00161F91"/>
    <w:rsid w:val="0039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1ECBAD"/>
  <w15:docId w15:val="{BDF01930-2B4C-4002-8B71-0D6270A2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Titolo1">
    <w:name w:val="heading 1"/>
    <w:basedOn w:val="Normale"/>
    <w:next w:val="Normale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Titolo2">
    <w:name w:val="heading 2"/>
    <w:basedOn w:val="Normale"/>
    <w:next w:val="Normale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Pidipagina">
    <w:name w:val="footer"/>
    <w:basedOn w:val="Normale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Normale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Normale"/>
    <w:next w:val="Normale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Normale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Carpredefinitoparagrafo"/>
    <w:rsid w:val="0042270C"/>
    <w:rPr>
      <w:b/>
      <w:bCs/>
    </w:rPr>
  </w:style>
  <w:style w:type="paragraph" w:customStyle="1" w:styleId="KBOBHoch">
    <w:name w:val="KBOB_Hoch"/>
    <w:basedOn w:val="Normale"/>
    <w:qFormat/>
    <w:rsid w:val="00A857E5"/>
  </w:style>
  <w:style w:type="paragraph" w:customStyle="1" w:styleId="KBOBTitel1">
    <w:name w:val="KBOB_Titel1"/>
    <w:basedOn w:val="Normale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Paragrafoelenco">
    <w:name w:val="List Paragraph"/>
    <w:basedOn w:val="Normale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Normale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Normale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Nessunelenco"/>
    <w:uiPriority w:val="99"/>
    <w:rsid w:val="00A0525C"/>
    <w:pPr>
      <w:numPr>
        <w:numId w:val="26"/>
      </w:numPr>
    </w:pPr>
  </w:style>
  <w:style w:type="table" w:styleId="Grigliatabella">
    <w:name w:val="Table Grid"/>
    <w:basedOn w:val="Tabellanorma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Normale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Normale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Normale"/>
    <w:next w:val="Normale"/>
    <w:qFormat/>
    <w:rsid w:val="00A343BA"/>
    <w:pPr>
      <w:keepNext/>
      <w:spacing w:before="0" w:after="24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Werkzeuge_CD_Bund\CDBundASTRA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DEE3D2EB29724F95A9AC123874D7C9" ma:contentTypeVersion="10" ma:contentTypeDescription="Creare un nuovo documento." ma:contentTypeScope="" ma:versionID="c168bd3f747ede959694191515e076be">
  <xsd:schema xmlns:xsd="http://www.w3.org/2001/XMLSchema" xmlns:xs="http://www.w3.org/2001/XMLSchema" xmlns:p="http://schemas.microsoft.com/office/2006/metadata/properties" xmlns:ns2="73ef7030-3466-43e7-b64d-9fa053163394" targetNamespace="http://schemas.microsoft.com/office/2006/metadata/properties" ma:root="true" ma:fieldsID="7ab4b1e96b44f47ee6f7e6fbac21fefd" ns2:_="">
    <xsd:import namespace="73ef7030-3466-43e7-b64d-9fa0531633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f7030-3466-43e7-b64d-9fa053163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E5AA0E-D139-46F7-9804-C05066891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D41E63-DA78-4BA8-8CB8-3930D94B8EE1}"/>
</file>

<file path=customXml/itemProps3.xml><?xml version="1.0" encoding="utf-8"?>
<ds:datastoreItem xmlns:ds="http://schemas.openxmlformats.org/officeDocument/2006/customXml" ds:itemID="{7622309D-186A-4927-9EE5-5FCD7EDE2947}"/>
</file>

<file path=customXml/itemProps4.xml><?xml version="1.0" encoding="utf-8"?>
<ds:datastoreItem xmlns:ds="http://schemas.openxmlformats.org/officeDocument/2006/customXml" ds:itemID="{5AB6033B-F499-48A6-BA2E-51DFC757EC9C}"/>
</file>

<file path=docProps/app.xml><?xml version="1.0" encoding="utf-8"?>
<Properties xmlns="http://schemas.openxmlformats.org/officeDocument/2006/extended-properties" xmlns:vt="http://schemas.openxmlformats.org/officeDocument/2006/docPropsVTypes">
  <Template>CDBundASTRA.dot</Template>
  <TotalTime>0</TotalTime>
  <Pages>18</Pages>
  <Words>1458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ASTRA, 3003 Bern</vt:lpstr>
    </vt:vector>
  </TitlesOfParts>
  <Company>ASTRA</Company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Graziano Crugnola</cp:lastModifiedBy>
  <cp:revision>17</cp:revision>
  <cp:lastPrinted>2010-12-01T15:55:00Z</cp:lastPrinted>
  <dcterms:created xsi:type="dcterms:W3CDTF">2011-03-01T06:15:00Z</dcterms:created>
  <dcterms:modified xsi:type="dcterms:W3CDTF">2021-05-10T05:23:00Z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  <property fmtid="{D5CDD505-2E9C-101B-9397-08002B2CF9AE}" pid="69" name="ContentTypeId">
    <vt:lpwstr>0x0101006ADEE3D2EB29724F95A9AC123874D7C9</vt:lpwstr>
  </property>
</Properties>
</file>